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8B018" w14:textId="731F32AA" w:rsidR="0047179D" w:rsidRDefault="0047179D" w:rsidP="0047179D">
      <w:pPr>
        <w:pStyle w:val="3GPPHeader"/>
        <w:spacing w:after="60"/>
        <w:rPr>
          <w:sz w:val="32"/>
          <w:szCs w:val="32"/>
          <w:highlight w:val="yellow"/>
        </w:rPr>
      </w:pPr>
      <w:r>
        <w:t>3GPP TSG-RAN WG2 #107</w:t>
      </w:r>
      <w:r>
        <w:tab/>
      </w:r>
      <w:proofErr w:type="spellStart"/>
      <w:r>
        <w:rPr>
          <w:sz w:val="32"/>
          <w:szCs w:val="32"/>
        </w:rPr>
        <w:t>Tdoc</w:t>
      </w:r>
      <w:proofErr w:type="spellEnd"/>
      <w:r>
        <w:rPr>
          <w:sz w:val="32"/>
          <w:szCs w:val="32"/>
        </w:rPr>
        <w:t xml:space="preserve"> </w:t>
      </w:r>
      <w:r w:rsidR="007B1C9E" w:rsidRPr="007B1C9E">
        <w:rPr>
          <w:sz w:val="32"/>
          <w:szCs w:val="32"/>
        </w:rPr>
        <w:t>R2-1909371</w:t>
      </w:r>
    </w:p>
    <w:p w14:paraId="28E83C92" w14:textId="77777777" w:rsidR="0047179D" w:rsidRDefault="0047179D" w:rsidP="0047179D">
      <w:pPr>
        <w:pStyle w:val="3GPPHeader"/>
      </w:pPr>
      <w:r>
        <w:t>Prague, Czech Republic, 26 – 30 Aug 2019</w:t>
      </w:r>
    </w:p>
    <w:p w14:paraId="70687B30" w14:textId="77777777" w:rsidR="0047179D" w:rsidRDefault="0047179D" w:rsidP="0047179D">
      <w:pPr>
        <w:pStyle w:val="3GPPHeader"/>
      </w:pPr>
    </w:p>
    <w:p w14:paraId="734ACB95" w14:textId="6FE2D933" w:rsidR="0047179D" w:rsidRDefault="0047179D" w:rsidP="0047179D">
      <w:pPr>
        <w:pStyle w:val="3GPPHeader"/>
        <w:rPr>
          <w:sz w:val="22"/>
          <w:szCs w:val="22"/>
        </w:rPr>
      </w:pPr>
      <w:r>
        <w:rPr>
          <w:sz w:val="22"/>
          <w:szCs w:val="22"/>
        </w:rPr>
        <w:t>Agenda Item:</w:t>
      </w:r>
      <w:r>
        <w:rPr>
          <w:sz w:val="22"/>
          <w:szCs w:val="22"/>
        </w:rPr>
        <w:tab/>
      </w:r>
      <w:r w:rsidR="00BD68A4" w:rsidRPr="00BD68A4">
        <w:rPr>
          <w:sz w:val="22"/>
          <w:szCs w:val="22"/>
        </w:rPr>
        <w:t>11.7.2.3</w:t>
      </w:r>
    </w:p>
    <w:p w14:paraId="177109BE" w14:textId="77777777" w:rsidR="0047179D" w:rsidRPr="0066777A" w:rsidRDefault="0047179D" w:rsidP="0047179D">
      <w:pPr>
        <w:pStyle w:val="3GPPHeader"/>
        <w:rPr>
          <w:sz w:val="22"/>
          <w:szCs w:val="22"/>
        </w:rPr>
      </w:pPr>
      <w:r w:rsidRPr="0066777A">
        <w:rPr>
          <w:sz w:val="22"/>
          <w:szCs w:val="22"/>
        </w:rPr>
        <w:t>Source:</w:t>
      </w:r>
      <w:r w:rsidRPr="0066777A">
        <w:rPr>
          <w:sz w:val="22"/>
          <w:szCs w:val="22"/>
        </w:rPr>
        <w:tab/>
        <w:t>Ericsson</w:t>
      </w:r>
    </w:p>
    <w:p w14:paraId="668F862D" w14:textId="64A89752" w:rsidR="0047179D" w:rsidRPr="0066777A" w:rsidRDefault="0047179D" w:rsidP="0047179D">
      <w:pPr>
        <w:pStyle w:val="3GPPHeader"/>
        <w:rPr>
          <w:sz w:val="22"/>
          <w:szCs w:val="22"/>
        </w:rPr>
      </w:pPr>
      <w:r w:rsidRPr="0066777A">
        <w:rPr>
          <w:sz w:val="22"/>
          <w:szCs w:val="22"/>
        </w:rPr>
        <w:t>Title:</w:t>
      </w:r>
      <w:r w:rsidRPr="0066777A">
        <w:rPr>
          <w:sz w:val="22"/>
          <w:szCs w:val="22"/>
        </w:rPr>
        <w:tab/>
      </w:r>
      <w:r w:rsidR="0066777A">
        <w:rPr>
          <w:sz w:val="22"/>
          <w:szCs w:val="22"/>
        </w:rPr>
        <w:t>EHC solution</w:t>
      </w:r>
    </w:p>
    <w:p w14:paraId="2B1B697B" w14:textId="77777777" w:rsidR="0047179D" w:rsidRDefault="0047179D" w:rsidP="0047179D">
      <w:pPr>
        <w:pStyle w:val="3GPPHeader"/>
        <w:rPr>
          <w:sz w:val="22"/>
          <w:szCs w:val="22"/>
        </w:rPr>
      </w:pPr>
      <w:r w:rsidRPr="0066777A">
        <w:rPr>
          <w:sz w:val="22"/>
          <w:szCs w:val="22"/>
        </w:rPr>
        <w:t>Document for:</w:t>
      </w:r>
      <w:r w:rsidRPr="0066777A">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A0C3C09" w14:textId="7EBB747B" w:rsidR="00D732E2" w:rsidRPr="00D732E2" w:rsidRDefault="00D732E2" w:rsidP="00D732E2">
      <w:pPr>
        <w:pStyle w:val="BodyText"/>
      </w:pPr>
      <w:r w:rsidRPr="00D732E2">
        <w:t>The study on NR-II</w:t>
      </w:r>
      <w:r w:rsidR="00BE550D">
        <w:t>o</w:t>
      </w:r>
      <w:r w:rsidRPr="00D732E2">
        <w:t>T concluded (see TR 38.825 [</w:t>
      </w:r>
      <w:r w:rsidR="00BE550D">
        <w:t>1</w:t>
      </w:r>
      <w:r w:rsidRPr="00D732E2">
        <w:t>]) among others that Ethernet header compression is beneficial in the context of Industrial IoT. The work item [</w:t>
      </w:r>
      <w:r w:rsidR="00BE550D">
        <w:t>2</w:t>
      </w:r>
      <w:r w:rsidRPr="00D732E2">
        <w:t>] defines the following related objective:</w:t>
      </w:r>
    </w:p>
    <w:p w14:paraId="6267F631" w14:textId="77777777" w:rsidR="00D732E2" w:rsidRPr="00D732E2" w:rsidRDefault="00D732E2" w:rsidP="009A3F93">
      <w:pPr>
        <w:pStyle w:val="BodyText"/>
        <w:numPr>
          <w:ilvl w:val="0"/>
          <w:numId w:val="24"/>
        </w:numPr>
      </w:pPr>
      <w:r w:rsidRPr="00BE550D">
        <w:rPr>
          <w:b/>
        </w:rPr>
        <w:t>Specify Ethernet header compression based on structure-aware algorithm</w:t>
      </w:r>
      <w:r w:rsidRPr="00D732E2">
        <w:t xml:space="preserve"> [RAN2].</w:t>
      </w:r>
    </w:p>
    <w:p w14:paraId="495C963C" w14:textId="77777777" w:rsidR="00D732E2" w:rsidRPr="00D732E2" w:rsidRDefault="00D732E2" w:rsidP="009A3F93">
      <w:pPr>
        <w:pStyle w:val="BodyText"/>
        <w:numPr>
          <w:ilvl w:val="1"/>
          <w:numId w:val="24"/>
        </w:numPr>
      </w:pPr>
      <w:r w:rsidRPr="00D732E2">
        <w:t>Ethernet header compression solution for LTE to be specified once the design principle for NR is agreed. The impacted LTE specifications to be added latest at RAN#85.</w:t>
      </w:r>
    </w:p>
    <w:p w14:paraId="66D1FD5B" w14:textId="77777777" w:rsidR="00825AC1" w:rsidRDefault="00825AC1" w:rsidP="00825AC1">
      <w:pPr>
        <w:pStyle w:val="BodyText"/>
      </w:pPr>
      <w:r>
        <w:t>In previous RAN2 meetings, the following agreements were reached. In RAN2#105bis:</w:t>
      </w:r>
    </w:p>
    <w:p w14:paraId="20F17EA1" w14:textId="77777777" w:rsidR="00825AC1" w:rsidRDefault="00825AC1" w:rsidP="00825AC1">
      <w:pPr>
        <w:pStyle w:val="Agreement"/>
        <w:numPr>
          <w:ilvl w:val="0"/>
          <w:numId w:val="31"/>
        </w:numPr>
      </w:pPr>
      <w:r>
        <w:t>We develop Ethernet header compression 100% in 3GPP TS (not by extending ROHC)</w:t>
      </w:r>
    </w:p>
    <w:p w14:paraId="6B93A68D" w14:textId="77777777" w:rsidR="00825AC1" w:rsidRDefault="00825AC1" w:rsidP="00825AC1">
      <w:pPr>
        <w:pStyle w:val="BodyText"/>
      </w:pPr>
    </w:p>
    <w:p w14:paraId="1A6954AE" w14:textId="77777777" w:rsidR="00825AC1" w:rsidRDefault="00825AC1" w:rsidP="00825AC1">
      <w:pPr>
        <w:pStyle w:val="BodyText"/>
      </w:pPr>
      <w:r>
        <w:t>In RAN2#106:</w:t>
      </w:r>
    </w:p>
    <w:p w14:paraId="55E24896" w14:textId="77777777" w:rsidR="00825AC1" w:rsidRDefault="00825AC1" w:rsidP="00825AC1">
      <w:pPr>
        <w:pStyle w:val="Agreement"/>
        <w:numPr>
          <w:ilvl w:val="0"/>
          <w:numId w:val="32"/>
        </w:numPr>
        <w:tabs>
          <w:tab w:val="num" w:pos="3479"/>
        </w:tabs>
        <w:rPr>
          <w:lang w:eastAsia="ja-JP"/>
        </w:rPr>
      </w:pPr>
      <w:r>
        <w:rPr>
          <w:lang w:eastAsia="ja-JP"/>
        </w:rPr>
        <w:t>Ethernet Header Compression (EHC) is configured per DRB, separately for UL and DL.</w:t>
      </w:r>
    </w:p>
    <w:p w14:paraId="6507973B" w14:textId="77777777" w:rsidR="00825AC1" w:rsidRDefault="00825AC1" w:rsidP="00825AC1">
      <w:pPr>
        <w:pStyle w:val="Agreement"/>
        <w:numPr>
          <w:ilvl w:val="0"/>
          <w:numId w:val="32"/>
        </w:numPr>
        <w:tabs>
          <w:tab w:val="num" w:pos="3479"/>
        </w:tabs>
        <w:rPr>
          <w:lang w:eastAsia="ja-JP"/>
        </w:rPr>
      </w:pPr>
      <w:r>
        <w:rPr>
          <w:lang w:eastAsia="ja-JP"/>
        </w:rPr>
        <w:t xml:space="preserve">Use context ID concept such that compressor and decompressor </w:t>
      </w:r>
      <w:proofErr w:type="gramStart"/>
      <w:r>
        <w:rPr>
          <w:lang w:eastAsia="ja-JP"/>
        </w:rPr>
        <w:t>associates</w:t>
      </w:r>
      <w:proofErr w:type="gramEnd"/>
      <w:r>
        <w:rPr>
          <w:lang w:eastAsia="ja-JP"/>
        </w:rPr>
        <w:t xml:space="preserve"> a context ID with Ethernet header contents. </w:t>
      </w:r>
    </w:p>
    <w:p w14:paraId="6F418C1F" w14:textId="77777777" w:rsidR="00825AC1" w:rsidRDefault="00825AC1" w:rsidP="00825AC1">
      <w:pPr>
        <w:pStyle w:val="Agreement"/>
        <w:numPr>
          <w:ilvl w:val="0"/>
          <w:numId w:val="32"/>
        </w:numPr>
        <w:tabs>
          <w:tab w:val="num" w:pos="3479"/>
        </w:tabs>
        <w:rPr>
          <w:lang w:eastAsia="ja-JP"/>
        </w:rPr>
      </w:pPr>
      <w:r>
        <w:rPr>
          <w:lang w:eastAsia="ja-JP"/>
        </w:rPr>
        <w:t>Compression is done with following principle:</w:t>
      </w:r>
    </w:p>
    <w:p w14:paraId="40A96B5C" w14:textId="77777777" w:rsidR="00825AC1" w:rsidRDefault="00825AC1" w:rsidP="00825AC1">
      <w:pPr>
        <w:pStyle w:val="Doc-text2"/>
        <w:ind w:left="927" w:firstLine="0"/>
        <w:rPr>
          <w:b/>
          <w:lang w:eastAsia="ja-JP"/>
        </w:rPr>
      </w:pPr>
      <w:r>
        <w:rPr>
          <w:b/>
          <w:lang w:eastAsia="ja-JP"/>
        </w:rPr>
        <w:t xml:space="preserve">- For Ethernet flow resulting in creation of new context, compressor transmits at least one packet with full header and context id (to establish context in decompressor). </w:t>
      </w:r>
    </w:p>
    <w:p w14:paraId="3E888A0E" w14:textId="77777777" w:rsidR="00825AC1" w:rsidRDefault="00825AC1" w:rsidP="00825AC1">
      <w:pPr>
        <w:pStyle w:val="Doc-text2"/>
        <w:ind w:left="930"/>
        <w:rPr>
          <w:b/>
          <w:lang w:eastAsia="ja-JP"/>
        </w:rPr>
      </w:pPr>
      <w:r>
        <w:rPr>
          <w:b/>
          <w:lang w:eastAsia="ja-JP"/>
        </w:rPr>
        <w:tab/>
        <w:t xml:space="preserve">- After above, compressor starts transmits compressed packets. FFS if multiple transmissions and/or feedback is needed.  </w:t>
      </w:r>
    </w:p>
    <w:p w14:paraId="17250891" w14:textId="77777777" w:rsidR="00825AC1" w:rsidRDefault="00825AC1" w:rsidP="00825AC1">
      <w:pPr>
        <w:pStyle w:val="Agreement"/>
        <w:numPr>
          <w:ilvl w:val="0"/>
          <w:numId w:val="32"/>
        </w:numPr>
        <w:tabs>
          <w:tab w:val="num" w:pos="3479"/>
        </w:tabs>
        <w:rPr>
          <w:lang w:eastAsia="ja-JP"/>
        </w:rPr>
      </w:pPr>
      <w:r>
        <w:rPr>
          <w:lang w:eastAsia="ja-JP"/>
        </w:rPr>
        <w:t>EHC header format is designed to include following mandatory fields: Context ID, Indication of header format (i.e. full header and compressed header), FFS other field, e.g. profile ID</w:t>
      </w:r>
    </w:p>
    <w:p w14:paraId="0E24F3A5" w14:textId="77777777" w:rsidR="00EB1C65" w:rsidRDefault="00EB1C65" w:rsidP="00CE0424">
      <w:pPr>
        <w:pStyle w:val="BodyText"/>
      </w:pPr>
    </w:p>
    <w:p w14:paraId="1014A419" w14:textId="071B3A7C" w:rsidR="00477768" w:rsidRPr="00FE63DD" w:rsidRDefault="002674A4" w:rsidP="00CE0424">
      <w:pPr>
        <w:pStyle w:val="BodyText"/>
      </w:pPr>
      <w:r w:rsidRPr="0087600E">
        <w:t xml:space="preserve">In this contribution we discuss </w:t>
      </w:r>
      <w:r w:rsidR="00EA033A" w:rsidRPr="0087600E">
        <w:t xml:space="preserve">the solution design for the new 3GPP-based Ethernet header compression </w:t>
      </w:r>
      <w:r w:rsidR="00823750">
        <w:t xml:space="preserve">(EHC) </w:t>
      </w:r>
      <w:r w:rsidR="00EA033A" w:rsidRPr="0087600E">
        <w:t>solution</w:t>
      </w:r>
      <w:r w:rsidR="006406E4" w:rsidRPr="0087600E">
        <w:t>. Additionally, in our companion paper [3], principles and requirements for header compression are discussed.</w:t>
      </w:r>
      <w:r w:rsidR="00FE63DD" w:rsidRPr="0087600E">
        <w:t xml:space="preserve"> Furthermore</w:t>
      </w:r>
      <w:r w:rsidR="0087600E">
        <w:t>,</w:t>
      </w:r>
      <w:r w:rsidR="00FE63DD" w:rsidRPr="0087600E">
        <w:t xml:space="preserve"> we discuss the separate issues of robustness in </w:t>
      </w:r>
      <w:r w:rsidR="00A2208E" w:rsidRPr="0087600E">
        <w:t>[</w:t>
      </w:r>
      <w:r w:rsidR="00772A86">
        <w:t>4</w:t>
      </w:r>
      <w:r w:rsidR="00A2208E" w:rsidRPr="0087600E">
        <w:t>]</w:t>
      </w:r>
      <w:r w:rsidR="00FE63DD" w:rsidRPr="0087600E">
        <w:t>.</w:t>
      </w:r>
    </w:p>
    <w:p w14:paraId="02E7FE8B" w14:textId="77777777" w:rsidR="004000E8" w:rsidRPr="00CE0424" w:rsidRDefault="00230D18" w:rsidP="00CE0424">
      <w:pPr>
        <w:pStyle w:val="Heading1"/>
      </w:pPr>
      <w:bookmarkStart w:id="0" w:name="_Ref178064866"/>
      <w:r>
        <w:t>2</w:t>
      </w:r>
      <w:r>
        <w:tab/>
      </w:r>
      <w:r w:rsidR="004000E8" w:rsidRPr="00CE0424">
        <w:t>Discussion</w:t>
      </w:r>
      <w:bookmarkEnd w:id="0"/>
    </w:p>
    <w:p w14:paraId="08D19F0F" w14:textId="2E031ACC" w:rsidR="00995CCF" w:rsidRDefault="001E1AB2" w:rsidP="00995CCF">
      <w:pPr>
        <w:pStyle w:val="BodyText"/>
      </w:pPr>
      <w:r>
        <w:t>Assuming PDCP as the anchor protocol for the new Ethernet header compression</w:t>
      </w:r>
      <w:r w:rsidR="0068726E">
        <w:t xml:space="preserve"> solution</w:t>
      </w:r>
      <w:r>
        <w:t xml:space="preserve"> (</w:t>
      </w:r>
      <w:r w:rsidR="0068726E">
        <w:t>outcome of study item, further discussed in [3]), compression and decompression would be carried out on radio bearer level</w:t>
      </w:r>
      <w:r w:rsidR="0068597C">
        <w:t xml:space="preserve"> (also as per agreement)</w:t>
      </w:r>
      <w:r w:rsidR="0068726E">
        <w:t xml:space="preserve">, on which multiple QoS flows </w:t>
      </w:r>
      <w:r w:rsidR="007205C6">
        <w:t>would be multiplexed. Ethernet/TSN traffic classes/streams could consists of diff</w:t>
      </w:r>
      <w:r w:rsidR="006029A3">
        <w:t>erent flows, i.e. group</w:t>
      </w:r>
      <w:r w:rsidR="00614975">
        <w:t>s</w:t>
      </w:r>
      <w:r w:rsidR="006029A3">
        <w:t xml:space="preserve"> of packets with same header field values.</w:t>
      </w:r>
      <w:r w:rsidR="005E461B">
        <w:t xml:space="preserve"> </w:t>
      </w:r>
      <w:r w:rsidR="004852BD" w:rsidRPr="004852BD">
        <w:rPr>
          <w:lang w:val="en-US"/>
        </w:rPr>
        <w:t>I</w:t>
      </w:r>
      <w:r w:rsidR="005E461B">
        <w:t xml:space="preserve">n turn, multiple Ethernet/TSN flows could be mapped to different QoS flows. Therefore, on PDCP level, </w:t>
      </w:r>
      <w:r w:rsidR="00847CF9">
        <w:t>multiple flows for header compression are to be expected</w:t>
      </w:r>
      <w:r w:rsidR="00995CCF">
        <w:t xml:space="preserve">, and each such flow is identified with a context ID (as agreed). </w:t>
      </w:r>
      <w:r w:rsidR="00D91098">
        <w:lastRenderedPageBreak/>
        <w:t xml:space="preserve">Further it was agreed as a design principle that </w:t>
      </w:r>
      <w:r w:rsidR="001672FF">
        <w:t>to create a context, the compressor transmits at least one packet with full header, before compressor starts transmitting compressed packets.</w:t>
      </w:r>
      <w:r w:rsidR="009F6EB4">
        <w:t xml:space="preserve"> </w:t>
      </w:r>
    </w:p>
    <w:p w14:paraId="3C8C315D" w14:textId="3F8BEE74" w:rsidR="00A93E84" w:rsidRDefault="00F4413A" w:rsidP="005B4A6B">
      <w:pPr>
        <w:pStyle w:val="BodyText"/>
      </w:pPr>
      <w:r>
        <w:t xml:space="preserve">Given the anchor point for the </w:t>
      </w:r>
      <w:r w:rsidR="000F75C3">
        <w:t>Ethernet header compression is PDCP</w:t>
      </w:r>
      <w:r w:rsidR="00D75E17">
        <w:t xml:space="preserve"> (as discussed in [3])</w:t>
      </w:r>
      <w:r w:rsidR="000F75C3">
        <w:t xml:space="preserve">, and PDCP specifies already </w:t>
      </w:r>
      <w:r w:rsidR="002A710B">
        <w:t>header compression/decompression pointing to ROHC for IP, it is straight-forward to also specify the new Ethernet header compression solution as part of PDCP TS 38.323.</w:t>
      </w:r>
      <w:r w:rsidR="00D84A86">
        <w:t xml:space="preserve"> Whenever according to the PDCP transmission/reception/re-establishment algorithm header compression/decompression is invoked, </w:t>
      </w:r>
      <w:r w:rsidR="004338AF">
        <w:t xml:space="preserve">Ethernet header compression shall be done, if configured. Existing ROHC header compression may be invoked as well, </w:t>
      </w:r>
      <w:r w:rsidR="00A627CC">
        <w:t xml:space="preserve">if configured, with </w:t>
      </w:r>
      <w:r w:rsidR="004338AF">
        <w:t xml:space="preserve">its operation independent from the new </w:t>
      </w:r>
      <w:r w:rsidR="00A627CC">
        <w:t xml:space="preserve">Ethernet header compression. </w:t>
      </w:r>
    </w:p>
    <w:p w14:paraId="56CE4A75" w14:textId="741E4D37" w:rsidR="00A627CC" w:rsidRDefault="00A627CC" w:rsidP="00A627CC">
      <w:pPr>
        <w:pStyle w:val="Proposal"/>
      </w:pPr>
      <w:bookmarkStart w:id="1" w:name="_Toc16692905"/>
      <w:r>
        <w:t>Ethernet header compression is specified in PDCP TS 38.323</w:t>
      </w:r>
      <w:r w:rsidRPr="444DD8E3">
        <w:t>.</w:t>
      </w:r>
      <w:r>
        <w:t xml:space="preserve"> Existing </w:t>
      </w:r>
      <w:r w:rsidR="001810BE">
        <w:t>specification text</w:t>
      </w:r>
      <w:r>
        <w:t xml:space="preserve"> </w:t>
      </w:r>
      <w:r w:rsidR="001810BE">
        <w:t xml:space="preserve">to invoke header compression/decompression </w:t>
      </w:r>
      <w:r w:rsidR="00500D18">
        <w:t>is reused</w:t>
      </w:r>
      <w:r w:rsidR="004507F5">
        <w:t>, pointing to Ethernet header compression (in addition to ROHC for IP-compression), if configured.</w:t>
      </w:r>
      <w:bookmarkEnd w:id="1"/>
    </w:p>
    <w:p w14:paraId="05A21910" w14:textId="4AD32ACB" w:rsidR="00A93E84" w:rsidRDefault="007C0328" w:rsidP="005B4A6B">
      <w:pPr>
        <w:pStyle w:val="BodyText"/>
      </w:pPr>
      <w:r>
        <w:t xml:space="preserve">To convey the mapping of </w:t>
      </w:r>
      <w:r w:rsidR="00FC310F">
        <w:t>context</w:t>
      </w:r>
      <w:r w:rsidR="007D4815">
        <w:t>/flow</w:t>
      </w:r>
      <w:r>
        <w:t xml:space="preserve"> ID to static header fields in the first place the following different </w:t>
      </w:r>
      <w:r w:rsidR="006B405C">
        <w:t>methods may be thought of:</w:t>
      </w:r>
    </w:p>
    <w:p w14:paraId="4D413C6E" w14:textId="5332BE5D" w:rsidR="0082091E" w:rsidRDefault="006B405C" w:rsidP="006B405C">
      <w:pPr>
        <w:pStyle w:val="BodyText"/>
        <w:numPr>
          <w:ilvl w:val="0"/>
          <w:numId w:val="30"/>
        </w:numPr>
      </w:pPr>
      <w:r w:rsidRPr="005539CC">
        <w:rPr>
          <w:i/>
        </w:rPr>
        <w:t xml:space="preserve">RRC-configuration of </w:t>
      </w:r>
      <w:r w:rsidR="007D4815">
        <w:rPr>
          <w:i/>
        </w:rPr>
        <w:t>context</w:t>
      </w:r>
      <w:r w:rsidRPr="005539CC">
        <w:rPr>
          <w:i/>
        </w:rPr>
        <w:t xml:space="preserve"> ID to header field values:</w:t>
      </w:r>
      <w:r>
        <w:t xml:space="preserve"> </w:t>
      </w:r>
      <w:r w:rsidR="00605722">
        <w:t>we think this method is infeasible, since the Ethernet header field values are not known beforehand before user-plane traffic starts</w:t>
      </w:r>
      <w:r w:rsidR="00F751FB">
        <w:t>. Then RRC-configuration signalling may be too slow until the header compression context is established in the</w:t>
      </w:r>
      <w:r w:rsidR="00C368C0">
        <w:t xml:space="preserve"> receiver. Furthermore, </w:t>
      </w:r>
      <w:r w:rsidR="0082091E">
        <w:t xml:space="preserve">RRC-configuration may be unsynchronized with start/stop of sending compressed packets in the user plane. </w:t>
      </w:r>
      <w:r w:rsidR="0078730F">
        <w:t xml:space="preserve">This method also does not appear to be in-line with the </w:t>
      </w:r>
      <w:r w:rsidR="00C05ACE">
        <w:t>agreements from RAN2#106.</w:t>
      </w:r>
    </w:p>
    <w:p w14:paraId="19637205" w14:textId="5C001E8E" w:rsidR="006B405C" w:rsidRDefault="005539CC" w:rsidP="006B405C">
      <w:pPr>
        <w:pStyle w:val="BodyText"/>
        <w:numPr>
          <w:ilvl w:val="0"/>
          <w:numId w:val="30"/>
        </w:numPr>
      </w:pPr>
      <w:r w:rsidRPr="005539CC">
        <w:rPr>
          <w:i/>
        </w:rPr>
        <w:t xml:space="preserve">PDCP control PDU for </w:t>
      </w:r>
      <w:r w:rsidR="007D4815">
        <w:rPr>
          <w:i/>
        </w:rPr>
        <w:t>context</w:t>
      </w:r>
      <w:r w:rsidRPr="005539CC">
        <w:rPr>
          <w:i/>
        </w:rPr>
        <w:t xml:space="preserve"> ID to header field value mapping</w:t>
      </w:r>
      <w:r>
        <w:t xml:space="preserve">: </w:t>
      </w:r>
      <w:r w:rsidR="00023E05">
        <w:t xml:space="preserve">while being faster than RRC-configuration, usage of PDCP control PDU would still have the issue of </w:t>
      </w:r>
      <w:r w:rsidR="00B868B2">
        <w:t>not being aligned with the stream of PDCP data PDUs carrying the compressed packets</w:t>
      </w:r>
      <w:r w:rsidR="00353AA7">
        <w:t>, since no PDCP sequence number is included in the PDCP control PDU and there is no requirement of sending it in-sequence with other PDCP data.</w:t>
      </w:r>
    </w:p>
    <w:p w14:paraId="27947BE0" w14:textId="5336AF27" w:rsidR="00353AA7" w:rsidRPr="007C0328" w:rsidRDefault="00353AA7" w:rsidP="006B405C">
      <w:pPr>
        <w:pStyle w:val="BodyText"/>
        <w:numPr>
          <w:ilvl w:val="0"/>
          <w:numId w:val="30"/>
        </w:numPr>
      </w:pPr>
      <w:r>
        <w:rPr>
          <w:i/>
        </w:rPr>
        <w:t xml:space="preserve">PDCP </w:t>
      </w:r>
      <w:r w:rsidR="00FB494A">
        <w:rPr>
          <w:i/>
        </w:rPr>
        <w:t xml:space="preserve">data PDU for </w:t>
      </w:r>
      <w:r w:rsidR="00443184">
        <w:rPr>
          <w:i/>
        </w:rPr>
        <w:t>context</w:t>
      </w:r>
      <w:r w:rsidR="00FB494A">
        <w:rPr>
          <w:i/>
        </w:rPr>
        <w:t xml:space="preserve"> ID to header field value mapping</w:t>
      </w:r>
      <w:r w:rsidR="00FB494A" w:rsidRPr="00FB494A">
        <w:t>:</w:t>
      </w:r>
      <w:r w:rsidR="00FB494A">
        <w:t xml:space="preserve"> this can be considered as an uncompressed format</w:t>
      </w:r>
      <w:r w:rsidR="006961F2">
        <w:t xml:space="preserve">, including flow Id and header field values, as well as payload data. </w:t>
      </w:r>
      <w:r w:rsidR="000D5492">
        <w:t>Using the PDCP data PDU</w:t>
      </w:r>
      <w:r w:rsidR="001539B1">
        <w:t xml:space="preserve"> has the advantage of that the PDCP sequence number can be reused for in-order </w:t>
      </w:r>
      <w:r w:rsidR="00AB2259">
        <w:t>compression/decompression, i.e. ensure that an uncompressed format of a flow is</w:t>
      </w:r>
      <w:r w:rsidR="0083715E">
        <w:t xml:space="preserve"> processed before a compressed format of that flow. </w:t>
      </w:r>
      <w:r w:rsidR="00C80BE3">
        <w:t xml:space="preserve">We understand that this is also </w:t>
      </w:r>
      <w:r w:rsidR="00712E5A">
        <w:t xml:space="preserve">most </w:t>
      </w:r>
      <w:r w:rsidR="00C80BE3">
        <w:t>in-line with the agreement (“</w:t>
      </w:r>
      <w:r w:rsidR="00712E5A" w:rsidRPr="00712E5A">
        <w:t>compressor transmits at least one packet with full header and context id (to establish context in decompressor</w:t>
      </w:r>
      <w:r w:rsidR="00712E5A">
        <w:t xml:space="preserve">”). </w:t>
      </w:r>
      <w:r w:rsidR="0083715E">
        <w:t>We propose therefore:</w:t>
      </w:r>
    </w:p>
    <w:p w14:paraId="6B1634CC" w14:textId="77777777" w:rsidR="00A93E84" w:rsidRDefault="00A93E84" w:rsidP="005B4A6B">
      <w:pPr>
        <w:pStyle w:val="BodyText"/>
      </w:pPr>
    </w:p>
    <w:p w14:paraId="46A83321" w14:textId="09F3D75C" w:rsidR="0083715E" w:rsidRDefault="0083715E" w:rsidP="0083715E">
      <w:pPr>
        <w:pStyle w:val="Proposal"/>
      </w:pPr>
      <w:bookmarkStart w:id="2" w:name="_Toc16692906"/>
      <w:r>
        <w:t xml:space="preserve">PDCP </w:t>
      </w:r>
      <w:r w:rsidR="000104EB">
        <w:t>data PDU</w:t>
      </w:r>
      <w:r w:rsidR="00B55FB7">
        <w:t xml:space="preserve"> type</w:t>
      </w:r>
      <w:r w:rsidR="000104EB">
        <w:t xml:space="preserve"> is utilized to convey mapping between </w:t>
      </w:r>
      <w:r w:rsidR="002E740A">
        <w:t>context</w:t>
      </w:r>
      <w:r w:rsidR="000104EB">
        <w:t xml:space="preserve"> ID and header field values </w:t>
      </w:r>
      <w:r w:rsidR="003014FC">
        <w:t xml:space="preserve">to decompressor (uncompressed format), </w:t>
      </w:r>
      <w:r w:rsidR="003C0D8B">
        <w:t>as well as the compressed header.</w:t>
      </w:r>
      <w:bookmarkEnd w:id="2"/>
    </w:p>
    <w:p w14:paraId="3358103F" w14:textId="1C4A9742" w:rsidR="00A93E84" w:rsidRDefault="006B10DB" w:rsidP="005B4A6B">
      <w:pPr>
        <w:pStyle w:val="BodyText"/>
      </w:pPr>
      <w:r>
        <w:t>Example formats for PDCP Ethernet header compression are illustrated in the following</w:t>
      </w:r>
      <w:r w:rsidR="00E56E4C">
        <w:t xml:space="preserve">. Those are based on the existing 12-bit PDCP data PDU format, assuming that 18-bit are not </w:t>
      </w:r>
      <w:r w:rsidR="001C73F1">
        <w:t xml:space="preserve">needed, given the </w:t>
      </w:r>
      <w:r w:rsidR="00A7561D">
        <w:t>short-expected</w:t>
      </w:r>
      <w:r w:rsidR="001C73F1">
        <w:t xml:space="preserve"> queuing/round-trip times for TSN traffic types. </w:t>
      </w:r>
    </w:p>
    <w:p w14:paraId="4F911B77" w14:textId="77777777" w:rsidR="007B7DD1" w:rsidRDefault="007B7DD1" w:rsidP="005B4A6B">
      <w:pPr>
        <w:pStyle w:val="BodyText"/>
      </w:pPr>
      <w:r>
        <w:t>According to the agreements from RAN2#106, the following fields shall be (at least included):</w:t>
      </w:r>
    </w:p>
    <w:p w14:paraId="52BBDF00" w14:textId="77777777" w:rsidR="007B7DD1" w:rsidRDefault="007B7DD1" w:rsidP="007B7DD1">
      <w:pPr>
        <w:pStyle w:val="ListParagraph"/>
        <w:numPr>
          <w:ilvl w:val="0"/>
          <w:numId w:val="30"/>
        </w:numPr>
        <w:rPr>
          <w:rFonts w:ascii="Arial" w:eastAsia="Times New Roman" w:hAnsi="Arial"/>
          <w:sz w:val="20"/>
          <w:szCs w:val="20"/>
          <w:lang w:val="en-GB" w:eastAsia="zh-CN"/>
        </w:rPr>
      </w:pPr>
      <w:r w:rsidRPr="007B7DD1">
        <w:rPr>
          <w:rFonts w:ascii="Arial" w:eastAsia="Times New Roman" w:hAnsi="Arial"/>
          <w:sz w:val="20"/>
          <w:szCs w:val="20"/>
          <w:lang w:val="en-GB" w:eastAsia="zh-CN"/>
        </w:rPr>
        <w:t>Context ID</w:t>
      </w:r>
    </w:p>
    <w:p w14:paraId="27C31302" w14:textId="77777777" w:rsidR="007B7DD1" w:rsidRDefault="007B7DD1" w:rsidP="007B7DD1">
      <w:pPr>
        <w:pStyle w:val="ListParagraph"/>
        <w:numPr>
          <w:ilvl w:val="0"/>
          <w:numId w:val="30"/>
        </w:numPr>
        <w:rPr>
          <w:rFonts w:ascii="Arial" w:eastAsia="Times New Roman" w:hAnsi="Arial"/>
          <w:sz w:val="20"/>
          <w:szCs w:val="20"/>
          <w:lang w:val="en-GB" w:eastAsia="zh-CN"/>
        </w:rPr>
      </w:pPr>
      <w:r w:rsidRPr="007B7DD1">
        <w:rPr>
          <w:rFonts w:ascii="Arial" w:eastAsia="Times New Roman" w:hAnsi="Arial"/>
          <w:sz w:val="20"/>
          <w:szCs w:val="20"/>
          <w:lang w:val="en-GB" w:eastAsia="zh-CN"/>
        </w:rPr>
        <w:t xml:space="preserve">Indication of header format (i.e. full header and compressed header), </w:t>
      </w:r>
    </w:p>
    <w:p w14:paraId="19F78FD2" w14:textId="2C496731" w:rsidR="007B7DD1" w:rsidRDefault="007B7DD1" w:rsidP="005B4A6B">
      <w:pPr>
        <w:pStyle w:val="ListParagraph"/>
        <w:numPr>
          <w:ilvl w:val="0"/>
          <w:numId w:val="30"/>
        </w:numPr>
        <w:rPr>
          <w:rFonts w:ascii="Arial" w:eastAsia="Times New Roman" w:hAnsi="Arial"/>
          <w:sz w:val="20"/>
          <w:szCs w:val="20"/>
          <w:lang w:val="en-GB" w:eastAsia="zh-CN"/>
        </w:rPr>
      </w:pPr>
      <w:r w:rsidRPr="007B7DD1">
        <w:rPr>
          <w:rFonts w:ascii="Arial" w:eastAsia="Times New Roman" w:hAnsi="Arial"/>
          <w:sz w:val="20"/>
          <w:szCs w:val="20"/>
          <w:lang w:val="en-GB" w:eastAsia="zh-CN"/>
        </w:rPr>
        <w:t>FFS other field, e.g. profile ID</w:t>
      </w:r>
    </w:p>
    <w:p w14:paraId="17089F57" w14:textId="77777777" w:rsidR="007B7DD1" w:rsidRPr="007B7DD1" w:rsidRDefault="007B7DD1" w:rsidP="007B7DD1">
      <w:pPr>
        <w:pStyle w:val="ListParagraph"/>
        <w:rPr>
          <w:rFonts w:ascii="Arial" w:eastAsia="Times New Roman" w:hAnsi="Arial"/>
          <w:sz w:val="20"/>
          <w:szCs w:val="20"/>
          <w:lang w:val="en-GB" w:eastAsia="zh-CN"/>
        </w:rPr>
      </w:pPr>
    </w:p>
    <w:p w14:paraId="40952422" w14:textId="7A7E3E02" w:rsidR="00191584" w:rsidRDefault="00EE628F" w:rsidP="005B4A6B">
      <w:pPr>
        <w:pStyle w:val="BodyText"/>
      </w:pPr>
      <w:r>
        <w:t>Related to the FFS on the profile ID: w</w:t>
      </w:r>
      <w:r w:rsidR="003D34EF">
        <w:t xml:space="preserve">hich fields of the Ethernet header remain static within a flow is highly use-case and scenario dependent. </w:t>
      </w:r>
      <w:r w:rsidR="003F243D">
        <w:t>Even at the setup of a flow, it may be unclear which of the including fields remain static throughout its lifetime. For compressor flexibility</w:t>
      </w:r>
      <w:r w:rsidR="00B32455">
        <w:t xml:space="preserve"> in defining what is a flow</w:t>
      </w:r>
      <w:r w:rsidR="003F243D">
        <w:t xml:space="preserve">, </w:t>
      </w:r>
      <w:r w:rsidR="00F56E27">
        <w:t xml:space="preserve">it is beneficial to </w:t>
      </w:r>
      <w:r w:rsidR="003F243D">
        <w:t xml:space="preserve">have the possibility to be able to </w:t>
      </w:r>
      <w:r w:rsidR="00A64897">
        <w:t>indicat</w:t>
      </w:r>
      <w:r w:rsidR="003F243D">
        <w:t>e</w:t>
      </w:r>
      <w:r w:rsidR="00A64897">
        <w:t xml:space="preserve"> which of the Ethernet header field (or parts of those) </w:t>
      </w:r>
      <w:r w:rsidR="006C13A7">
        <w:t>are to</w:t>
      </w:r>
      <w:r w:rsidR="00A64897">
        <w:t xml:space="preserve"> be considered static and which ones non-static</w:t>
      </w:r>
      <w:r w:rsidR="00767C42">
        <w:t xml:space="preserve">. For example, a flow may be defined as having the same destination address, while multiple source addresses are possible; or a flow may be defined as having both same source and destination address, </w:t>
      </w:r>
      <w:r w:rsidR="007C1493">
        <w:t xml:space="preserve">as well as same VLAN Tag, while other parts of the Q-TAG may be changing. Those different flow definitions, i.e. </w:t>
      </w:r>
      <w:r w:rsidR="002401E1">
        <w:t xml:space="preserve">which fields are static, can be considered as different </w:t>
      </w:r>
      <w:r w:rsidR="002401E1" w:rsidRPr="00712452">
        <w:rPr>
          <w:i/>
        </w:rPr>
        <w:t>compression profiles</w:t>
      </w:r>
      <w:r w:rsidR="00812625">
        <w:t xml:space="preserve">. </w:t>
      </w:r>
      <w:r w:rsidR="00B2302F">
        <w:t xml:space="preserve">. </w:t>
      </w:r>
      <w:r w:rsidR="004668E8">
        <w:t xml:space="preserve">When the flow is defined, i.e. at transmission of the uncompressed format, bits/flags defining the profile, can be included in the </w:t>
      </w:r>
      <w:r w:rsidR="001717CE">
        <w:t xml:space="preserve">uncompressed format defining which header fields remain non-static and thus will be included in the subsequent compressed formats of the flow. </w:t>
      </w:r>
      <w:r w:rsidR="00A13AF3">
        <w:t xml:space="preserve">This </w:t>
      </w:r>
      <w:r w:rsidR="001717CE">
        <w:t xml:space="preserve">way, </w:t>
      </w:r>
      <w:r w:rsidR="00A13AF3">
        <w:t>basically the format of</w:t>
      </w:r>
      <w:r w:rsidR="00145B99">
        <w:t xml:space="preserve"> the compressed format</w:t>
      </w:r>
      <w:r w:rsidR="001717CE">
        <w:t xml:space="preserve"> of the flow is defined</w:t>
      </w:r>
      <w:r w:rsidR="00B03D79">
        <w:t>.</w:t>
      </w:r>
      <w:r w:rsidR="00F05644">
        <w:t xml:space="preserve"> </w:t>
      </w:r>
    </w:p>
    <w:p w14:paraId="577583B8" w14:textId="581DD912" w:rsidR="00217424" w:rsidRPr="005D1C4E" w:rsidRDefault="00217424" w:rsidP="00217424">
      <w:pPr>
        <w:pStyle w:val="Proposal"/>
      </w:pPr>
      <w:bookmarkStart w:id="3" w:name="_Toc16692907"/>
      <w:r>
        <w:lastRenderedPageBreak/>
        <w:t xml:space="preserve">PDCP data PDU header for uncompressed format includes </w:t>
      </w:r>
      <w:r w:rsidR="0076746D">
        <w:t xml:space="preserve">(beside </w:t>
      </w:r>
      <w:r w:rsidR="00546FA6">
        <w:t xml:space="preserve">format flag and </w:t>
      </w:r>
      <w:r w:rsidR="0076746D">
        <w:t xml:space="preserve">context ID) </w:t>
      </w:r>
      <w:r>
        <w:t>bit</w:t>
      </w:r>
      <w:r w:rsidR="006723D0">
        <w:t xml:space="preserve">-flags </w:t>
      </w:r>
      <w:r w:rsidR="007B6EB3">
        <w:t>constituting the profile ID</w:t>
      </w:r>
      <w:r w:rsidR="00F36D3D">
        <w:t xml:space="preserve">, </w:t>
      </w:r>
      <w:r w:rsidR="006723D0">
        <w:t xml:space="preserve">indicating which Ethernet headers are defined </w:t>
      </w:r>
      <w:r w:rsidR="009E7EFA">
        <w:t>non-</w:t>
      </w:r>
      <w:r w:rsidR="006723D0">
        <w:t>static for the flow</w:t>
      </w:r>
      <w:r w:rsidR="000D41C2">
        <w:t xml:space="preserve"> </w:t>
      </w:r>
      <w:r w:rsidR="006723D0">
        <w:t xml:space="preserve">– defining the </w:t>
      </w:r>
      <w:r w:rsidR="00F36D3D">
        <w:t>compressed format</w:t>
      </w:r>
      <w:r w:rsidR="006723D0">
        <w:t>.</w:t>
      </w:r>
      <w:bookmarkEnd w:id="3"/>
    </w:p>
    <w:p w14:paraId="1C3C0D78" w14:textId="0E9D1926" w:rsidR="005D1C4E" w:rsidRDefault="00BA6E4B" w:rsidP="003F320A">
      <w:pPr>
        <w:pStyle w:val="Proposal"/>
      </w:pPr>
      <w:bookmarkStart w:id="4" w:name="_Toc16692908"/>
      <w:r>
        <w:t xml:space="preserve">PDCP </w:t>
      </w:r>
      <w:r w:rsidR="00737CBA">
        <w:t xml:space="preserve">data </w:t>
      </w:r>
      <w:r>
        <w:t xml:space="preserve">PDU </w:t>
      </w:r>
      <w:r w:rsidR="005D1C4E">
        <w:t>header</w:t>
      </w:r>
      <w:r w:rsidR="00A358A5">
        <w:t xml:space="preserve"> for compressed format</w:t>
      </w:r>
      <w:r w:rsidR="005D1C4E">
        <w:t xml:space="preserve"> </w:t>
      </w:r>
      <w:r w:rsidR="002A52F2">
        <w:t xml:space="preserve">includes </w:t>
      </w:r>
      <w:r w:rsidR="00546FA6">
        <w:t xml:space="preserve">no further fields </w:t>
      </w:r>
      <w:r w:rsidR="0076746D">
        <w:t>beside</w:t>
      </w:r>
      <w:r w:rsidR="00546FA6">
        <w:t xml:space="preserve"> format flag and</w:t>
      </w:r>
      <w:r w:rsidR="0076746D">
        <w:t xml:space="preserve"> context ID</w:t>
      </w:r>
      <w:r w:rsidR="00546FA6">
        <w:t xml:space="preserve">. </w:t>
      </w:r>
      <w:r w:rsidR="0076746D">
        <w:t xml:space="preserve"> </w:t>
      </w:r>
      <w:r w:rsidR="00546FA6">
        <w:t xml:space="preserve">PDCP data PDU payload of compressed format only includes </w:t>
      </w:r>
      <w:r w:rsidR="00970F73">
        <w:t xml:space="preserve">Ethernet </w:t>
      </w:r>
      <w:r w:rsidR="005D1C4E">
        <w:t xml:space="preserve">header field values </w:t>
      </w:r>
      <w:r w:rsidR="00613202">
        <w:t xml:space="preserve">indicated as non-static in the uncompressed format, i.e. those fields </w:t>
      </w:r>
      <w:r w:rsidR="005D1C4E">
        <w:t xml:space="preserve">changing/diverging from static header field values that defined the </w:t>
      </w:r>
      <w:r w:rsidR="0093457C">
        <w:t>context</w:t>
      </w:r>
      <w:r w:rsidR="005D1C4E">
        <w:t>.</w:t>
      </w:r>
      <w:bookmarkEnd w:id="4"/>
    </w:p>
    <w:p w14:paraId="190A89D6" w14:textId="3E18D5F3" w:rsidR="005708DD" w:rsidRDefault="005708DD" w:rsidP="005B4A6B">
      <w:pPr>
        <w:pStyle w:val="BodyText"/>
      </w:pPr>
      <w:r>
        <w:t>Th</w:t>
      </w:r>
      <w:r w:rsidR="006F709A">
        <w:t>is way, the</w:t>
      </w:r>
      <w:r>
        <w:t xml:space="preserve"> compressed format </w:t>
      </w:r>
      <w:r w:rsidR="00FD4E83">
        <w:t>payload part is clearly defined</w:t>
      </w:r>
      <w:r w:rsidR="00A829F8">
        <w:t xml:space="preserve">. </w:t>
      </w:r>
      <w:r w:rsidR="00F35BA6">
        <w:t>Within the flow, the format stays the same for all PDUs. The format</w:t>
      </w:r>
      <w:r w:rsidR="003815B3">
        <w:t xml:space="preserve"> (or profile, i.e. </w:t>
      </w:r>
      <w:r w:rsidR="00F35BA6">
        <w:t>which fields are included) must be defined, to allow proper parsing</w:t>
      </w:r>
      <w:r w:rsidR="00D35723">
        <w:t xml:space="preserve"> in the decompressor</w:t>
      </w:r>
      <w:r w:rsidR="00F35BA6">
        <w:t xml:space="preserve">, i.e. identify start of </w:t>
      </w:r>
      <w:r w:rsidR="004C5FC4">
        <w:t xml:space="preserve">Ethernet </w:t>
      </w:r>
      <w:r w:rsidR="00F35BA6">
        <w:t xml:space="preserve">payload part. </w:t>
      </w:r>
    </w:p>
    <w:p w14:paraId="0AA8C3AF" w14:textId="77777777" w:rsidR="005A7F93" w:rsidRPr="0083715E" w:rsidRDefault="005A7F93" w:rsidP="005B4A6B">
      <w:pPr>
        <w:pStyle w:val="BodyText"/>
      </w:pPr>
    </w:p>
    <w:p w14:paraId="59746926" w14:textId="59D4983A" w:rsidR="005A7F93" w:rsidRDefault="005A7F93" w:rsidP="005A7F93">
      <w:pPr>
        <w:pStyle w:val="BodyText"/>
        <w:keepNext/>
        <w:jc w:val="center"/>
      </w:pPr>
    </w:p>
    <w:p w14:paraId="24B43532" w14:textId="788F455F" w:rsidR="009F07A8" w:rsidRDefault="009F07A8" w:rsidP="005A7F93">
      <w:pPr>
        <w:pStyle w:val="BodyText"/>
        <w:keepNext/>
        <w:jc w:val="center"/>
      </w:pPr>
      <w:r>
        <w:rPr>
          <w:noProof/>
        </w:rPr>
        <w:drawing>
          <wp:inline distT="0" distB="0" distL="0" distR="0" wp14:anchorId="0071E835" wp14:editId="672B114D">
            <wp:extent cx="6564784" cy="21707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7926" cy="2178424"/>
                    </a:xfrm>
                    <a:prstGeom prst="rect">
                      <a:avLst/>
                    </a:prstGeom>
                    <a:noFill/>
                  </pic:spPr>
                </pic:pic>
              </a:graphicData>
            </a:graphic>
          </wp:inline>
        </w:drawing>
      </w:r>
    </w:p>
    <w:p w14:paraId="02EA9D80" w14:textId="6DFDFC53" w:rsidR="00A93E84" w:rsidRPr="005A7F93" w:rsidRDefault="005A7F93" w:rsidP="005A7F93">
      <w:pPr>
        <w:pStyle w:val="Caption"/>
        <w:jc w:val="center"/>
        <w:rPr>
          <w:b w:val="0"/>
        </w:rPr>
      </w:pPr>
      <w:r w:rsidRPr="005A7F93">
        <w:rPr>
          <w:b w:val="0"/>
        </w:rPr>
        <w:t xml:space="preserve">Figure </w:t>
      </w:r>
      <w:r w:rsidRPr="005A7F93">
        <w:rPr>
          <w:b w:val="0"/>
        </w:rPr>
        <w:fldChar w:fldCharType="begin"/>
      </w:r>
      <w:r w:rsidRPr="005A7F93">
        <w:rPr>
          <w:b w:val="0"/>
        </w:rPr>
        <w:instrText xml:space="preserve"> SEQ Figure \* ARABIC </w:instrText>
      </w:r>
      <w:r w:rsidRPr="005A7F93">
        <w:rPr>
          <w:b w:val="0"/>
        </w:rPr>
        <w:fldChar w:fldCharType="separate"/>
      </w:r>
      <w:r w:rsidR="00377F2B">
        <w:rPr>
          <w:b w:val="0"/>
          <w:noProof/>
        </w:rPr>
        <w:t>1</w:t>
      </w:r>
      <w:r w:rsidRPr="005A7F93">
        <w:rPr>
          <w:b w:val="0"/>
        </w:rPr>
        <w:fldChar w:fldCharType="end"/>
      </w:r>
      <w:r w:rsidRPr="005A7F93">
        <w:rPr>
          <w:b w:val="0"/>
        </w:rPr>
        <w:t xml:space="preserve">: </w:t>
      </w:r>
      <w:r w:rsidR="008E0B29">
        <w:rPr>
          <w:b w:val="0"/>
        </w:rPr>
        <w:t>Proposed</w:t>
      </w:r>
      <w:r w:rsidR="008E0B29" w:rsidRPr="005A7F93">
        <w:rPr>
          <w:b w:val="0"/>
        </w:rPr>
        <w:t xml:space="preserve"> </w:t>
      </w:r>
      <w:r w:rsidRPr="005A7F93">
        <w:rPr>
          <w:b w:val="0"/>
        </w:rPr>
        <w:t>PDCP data PDU formats for Ethernet header compression.</w:t>
      </w:r>
    </w:p>
    <w:p w14:paraId="0889CD4D" w14:textId="77777777" w:rsidR="00C7766B" w:rsidRPr="00C7766B" w:rsidRDefault="00C7766B" w:rsidP="00C7766B">
      <w:pPr>
        <w:pStyle w:val="Proposal"/>
        <w:numPr>
          <w:ilvl w:val="0"/>
          <w:numId w:val="0"/>
        </w:numPr>
      </w:pPr>
    </w:p>
    <w:p w14:paraId="4294EFCE" w14:textId="504B37AD" w:rsidR="00C7766B" w:rsidRPr="00C7766B" w:rsidRDefault="00C7766B" w:rsidP="005B4A6B">
      <w:pPr>
        <w:pStyle w:val="Proposal"/>
      </w:pPr>
      <w:bookmarkStart w:id="5" w:name="_Toc16692909"/>
      <w:r>
        <w:t xml:space="preserve">RAN2 to </w:t>
      </w:r>
      <w:r w:rsidR="00F67658">
        <w:t>consider</w:t>
      </w:r>
      <w:r>
        <w:t xml:space="preserve"> PDCP </w:t>
      </w:r>
      <w:r w:rsidR="001D15AC">
        <w:t xml:space="preserve">data </w:t>
      </w:r>
      <w:r>
        <w:t xml:space="preserve">PDU </w:t>
      </w:r>
      <w:r w:rsidR="001D15AC">
        <w:t>uncompressed/compressed format (figure 1) as baseline</w:t>
      </w:r>
      <w:r w:rsidR="00215B18">
        <w:t>.</w:t>
      </w:r>
      <w:bookmarkEnd w:id="5"/>
    </w:p>
    <w:p w14:paraId="7FC98AE8" w14:textId="69F22C80" w:rsidR="005A2613" w:rsidRPr="00712452" w:rsidRDefault="004305E8" w:rsidP="005B4A6B">
      <w:pPr>
        <w:pStyle w:val="BodyText"/>
      </w:pPr>
      <w:r>
        <w:t>As becomes obvious from the figures, and is already considered for ROHC</w:t>
      </w:r>
      <w:r w:rsidR="00041D11">
        <w:t>, Ethernet header compression is not applicable to the SDAP heade</w:t>
      </w:r>
      <w:r w:rsidR="005A2613">
        <w:t xml:space="preserve">r. </w:t>
      </w:r>
    </w:p>
    <w:p w14:paraId="3C2525CC" w14:textId="3226E971" w:rsidR="007D7EDB" w:rsidRDefault="00083852" w:rsidP="005B4A6B">
      <w:pPr>
        <w:pStyle w:val="BodyText"/>
      </w:pPr>
      <w:r>
        <w:t xml:space="preserve">Usage of those formats is illustrated in the subsequent figure for an example of a flow which is defined by the static header field values for destination address, </w:t>
      </w:r>
      <w:r w:rsidR="00083FF4">
        <w:t>type field and TAG</w:t>
      </w:r>
      <w:r w:rsidR="00497F1A">
        <w:t>s</w:t>
      </w:r>
      <w:r w:rsidR="00083FF4">
        <w:t xml:space="preserve">, however varying (multiple) source addresses. </w:t>
      </w:r>
      <w:r w:rsidR="009B4E3D">
        <w:t xml:space="preserve">In this example, instead of assigning for those different source addresses different </w:t>
      </w:r>
      <w:r w:rsidR="00AF387C">
        <w:t>context</w:t>
      </w:r>
      <w:r w:rsidR="009B4E3D">
        <w:t xml:space="preserve"> Ids i.e. defining multiple </w:t>
      </w:r>
      <w:r w:rsidR="00FA3302">
        <w:t xml:space="preserve">flows, the compressor choses to assign </w:t>
      </w:r>
      <w:r w:rsidR="00C61438">
        <w:t>context</w:t>
      </w:r>
      <w:r w:rsidR="00FA3302">
        <w:t xml:space="preserve"> ID 1 </w:t>
      </w:r>
      <w:r w:rsidR="00334E84">
        <w:t>and consider the source address as changing within the flow. This would be indicated in the uncompressed format PDU, with PDCP SN 1. All subsequent PDCP PDUs</w:t>
      </w:r>
      <w:r w:rsidR="00AB54F4">
        <w:t xml:space="preserve"> would be sen</w:t>
      </w:r>
      <w:r w:rsidR="004B5CAC">
        <w:t>t</w:t>
      </w:r>
      <w:r w:rsidR="00AB54F4">
        <w:t xml:space="preserve"> with the compressed format, i.e. PDCP SN 2, 3, pointing to the same </w:t>
      </w:r>
      <w:r w:rsidR="0066432E">
        <w:t>context</w:t>
      </w:r>
      <w:r w:rsidR="00AB54F4">
        <w:t xml:space="preserve"> ID 1, and beside the payload/data would only include the varying source address field in the PDCP </w:t>
      </w:r>
      <w:r w:rsidR="00B803D7">
        <w:t xml:space="preserve">Ethernet compression </w:t>
      </w:r>
      <w:r w:rsidR="00AB54F4">
        <w:t>header.</w:t>
      </w:r>
      <w:r>
        <w:t xml:space="preserve"> </w:t>
      </w:r>
    </w:p>
    <w:p w14:paraId="2D59BC2F" w14:textId="669512CA" w:rsidR="007D7EDB" w:rsidRDefault="007D7EDB" w:rsidP="005B4A6B">
      <w:pPr>
        <w:pStyle w:val="BodyText"/>
      </w:pPr>
    </w:p>
    <w:p w14:paraId="0A789773" w14:textId="524D1541" w:rsidR="00BB4D5B" w:rsidRDefault="00974545" w:rsidP="00F75CAC">
      <w:pPr>
        <w:pStyle w:val="BodyText"/>
        <w:keepNext/>
        <w:jc w:val="center"/>
      </w:pPr>
      <w:r>
        <w:rPr>
          <w:noProof/>
        </w:rPr>
        <w:lastRenderedPageBreak/>
        <w:drawing>
          <wp:inline distT="0" distB="0" distL="0" distR="0" wp14:anchorId="79AC572C" wp14:editId="0B7FFB57">
            <wp:extent cx="6074598" cy="213821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6721" cy="2142479"/>
                    </a:xfrm>
                    <a:prstGeom prst="rect">
                      <a:avLst/>
                    </a:prstGeom>
                    <a:noFill/>
                  </pic:spPr>
                </pic:pic>
              </a:graphicData>
            </a:graphic>
          </wp:inline>
        </w:drawing>
      </w:r>
    </w:p>
    <w:p w14:paraId="640E6EAB" w14:textId="55589224" w:rsidR="007E7A75" w:rsidRDefault="00BB4D5B" w:rsidP="004913FE">
      <w:pPr>
        <w:pStyle w:val="Caption"/>
        <w:jc w:val="center"/>
        <w:rPr>
          <w:b w:val="0"/>
        </w:rPr>
      </w:pPr>
      <w:r w:rsidRPr="00F75CAC">
        <w:rPr>
          <w:b w:val="0"/>
        </w:rPr>
        <w:t xml:space="preserve">Figure </w:t>
      </w:r>
      <w:r w:rsidRPr="00F75CAC">
        <w:rPr>
          <w:b w:val="0"/>
        </w:rPr>
        <w:fldChar w:fldCharType="begin"/>
      </w:r>
      <w:r w:rsidRPr="00F75CAC">
        <w:rPr>
          <w:b w:val="0"/>
        </w:rPr>
        <w:instrText xml:space="preserve"> SEQ Figure \* ARABIC </w:instrText>
      </w:r>
      <w:r w:rsidRPr="00F75CAC">
        <w:rPr>
          <w:b w:val="0"/>
        </w:rPr>
        <w:fldChar w:fldCharType="separate"/>
      </w:r>
      <w:r w:rsidR="00377F2B">
        <w:rPr>
          <w:b w:val="0"/>
          <w:noProof/>
        </w:rPr>
        <w:t>2</w:t>
      </w:r>
      <w:r w:rsidRPr="00F75CAC">
        <w:rPr>
          <w:b w:val="0"/>
        </w:rPr>
        <w:fldChar w:fldCharType="end"/>
      </w:r>
      <w:r w:rsidRPr="00F75CAC">
        <w:rPr>
          <w:b w:val="0"/>
        </w:rPr>
        <w:t xml:space="preserve">: Example </w:t>
      </w:r>
      <w:r w:rsidR="006E7FBC">
        <w:rPr>
          <w:b w:val="0"/>
        </w:rPr>
        <w:t xml:space="preserve">of one </w:t>
      </w:r>
      <w:r w:rsidRPr="00F75CAC">
        <w:rPr>
          <w:b w:val="0"/>
        </w:rPr>
        <w:t>Ethernet compression flow</w:t>
      </w:r>
      <w:r w:rsidR="00AC6B15">
        <w:rPr>
          <w:b w:val="0"/>
        </w:rPr>
        <w:t xml:space="preserve">, where all Ethernet header fields are static, except </w:t>
      </w:r>
      <w:r w:rsidR="005E6573">
        <w:rPr>
          <w:b w:val="0"/>
        </w:rPr>
        <w:t>source address.</w:t>
      </w:r>
    </w:p>
    <w:p w14:paraId="2976EB3E" w14:textId="46005306" w:rsidR="002217EB" w:rsidRDefault="002217EB" w:rsidP="002217EB">
      <w:pPr>
        <w:rPr>
          <w:lang w:eastAsia="en-GB"/>
        </w:rPr>
      </w:pPr>
    </w:p>
    <w:p w14:paraId="157DD45D" w14:textId="3C886EBF" w:rsidR="00E600E9" w:rsidRPr="00237211" w:rsidRDefault="00237211" w:rsidP="00237211">
      <w:pPr>
        <w:pStyle w:val="Heading2"/>
      </w:pPr>
      <w:r>
        <w:t xml:space="preserve">2.1 </w:t>
      </w:r>
      <w:r w:rsidR="00E600E9" w:rsidRPr="00237211">
        <w:t>Details on PDCP PDU formats for EHC</w:t>
      </w:r>
    </w:p>
    <w:p w14:paraId="28E7501B" w14:textId="1EA493C1" w:rsidR="00045A27" w:rsidRDefault="00045A27" w:rsidP="00045A27">
      <w:pPr>
        <w:pStyle w:val="BodyText"/>
      </w:pPr>
      <w:r w:rsidRPr="00045A27">
        <w:t xml:space="preserve">In the following we go into more details, when it comes to the </w:t>
      </w:r>
      <w:r>
        <w:t xml:space="preserve">PDCP data PDU formats. </w:t>
      </w:r>
      <w:r w:rsidR="00591410">
        <w:t>Before doing so, let us first review the possible Ethernet header fields</w:t>
      </w:r>
      <w:r w:rsidR="005636C5">
        <w:t xml:space="preserve"> regarding how static they would be within a flow. Thereby</w:t>
      </w:r>
      <w:r w:rsidR="00DD1CF9">
        <w:t xml:space="preserve">, it is important to remember that with the format above, it is up to UE/gNB </w:t>
      </w:r>
      <w:r w:rsidR="006204FF">
        <w:t xml:space="preserve">compressor </w:t>
      </w:r>
      <w:r w:rsidR="00DD1CF9">
        <w:t xml:space="preserve">to define what is a flow, i.e. which fields are static. We </w:t>
      </w:r>
      <w:r w:rsidR="00435BD3">
        <w:t xml:space="preserve">comment on the fields assuming a typical implementation. </w:t>
      </w:r>
    </w:p>
    <w:p w14:paraId="0D48D0F5" w14:textId="7A8F6953" w:rsidR="00591410" w:rsidRDefault="00591410" w:rsidP="00591410">
      <w:pPr>
        <w:pStyle w:val="BodyText"/>
        <w:numPr>
          <w:ilvl w:val="0"/>
          <w:numId w:val="30"/>
        </w:numPr>
      </w:pPr>
      <w:r w:rsidRPr="00E75209">
        <w:rPr>
          <w:u w:val="single"/>
        </w:rPr>
        <w:t>Destination Adr</w:t>
      </w:r>
      <w:r w:rsidR="00FB7EB7" w:rsidRPr="00E75209">
        <w:rPr>
          <w:u w:val="single"/>
        </w:rPr>
        <w:t xml:space="preserve"> (6 oct)</w:t>
      </w:r>
      <w:r w:rsidRPr="00E75209">
        <w:rPr>
          <w:u w:val="single"/>
        </w:rPr>
        <w:t>, Source Adr</w:t>
      </w:r>
      <w:r w:rsidR="00FB7EB7" w:rsidRPr="00E75209">
        <w:rPr>
          <w:u w:val="single"/>
        </w:rPr>
        <w:t xml:space="preserve"> (6 oct)</w:t>
      </w:r>
      <w:r w:rsidRPr="00E75209">
        <w:rPr>
          <w:u w:val="single"/>
        </w:rPr>
        <w:t>,</w:t>
      </w:r>
      <w:r>
        <w:t xml:space="preserve"> might </w:t>
      </w:r>
      <w:r w:rsidR="001C2108">
        <w:t xml:space="preserve">be static or changing within a flow (e.g. multiple sources, </w:t>
      </w:r>
      <w:r w:rsidR="00DE73A5">
        <w:t>same destination)</w:t>
      </w:r>
    </w:p>
    <w:p w14:paraId="09A220ED" w14:textId="50AB09A0" w:rsidR="00DE73A5" w:rsidRDefault="00DE73A5" w:rsidP="00591410">
      <w:pPr>
        <w:pStyle w:val="BodyText"/>
        <w:numPr>
          <w:ilvl w:val="0"/>
          <w:numId w:val="30"/>
        </w:numPr>
      </w:pPr>
      <w:r w:rsidRPr="00E75209">
        <w:rPr>
          <w:u w:val="single"/>
        </w:rPr>
        <w:t>Length/TYPE field</w:t>
      </w:r>
      <w:r w:rsidR="00FB7EB7" w:rsidRPr="00E75209">
        <w:rPr>
          <w:u w:val="single"/>
        </w:rPr>
        <w:t xml:space="preserve"> (2 oct)</w:t>
      </w:r>
      <w:r w:rsidRPr="00E75209">
        <w:rPr>
          <w:u w:val="single"/>
        </w:rPr>
        <w:t>,</w:t>
      </w:r>
      <w:r>
        <w:t xml:space="preserve"> depending on value, field is interpreted as length of </w:t>
      </w:r>
      <w:r w:rsidR="00AE305F">
        <w:t xml:space="preserve">Ethernet frame, or as type field, in which case Q-Tags are included in the Ethernet header. </w:t>
      </w:r>
    </w:p>
    <w:p w14:paraId="62BA33BC" w14:textId="6BD39382" w:rsidR="00AE305F" w:rsidRDefault="00AE305F" w:rsidP="00591410">
      <w:pPr>
        <w:pStyle w:val="BodyText"/>
        <w:numPr>
          <w:ilvl w:val="0"/>
          <w:numId w:val="30"/>
        </w:numPr>
      </w:pPr>
      <w:r w:rsidRPr="00E75209">
        <w:rPr>
          <w:u w:val="single"/>
        </w:rPr>
        <w:t>Q-TAG</w:t>
      </w:r>
      <w:r w:rsidR="00FB7EB7" w:rsidRPr="00E75209">
        <w:rPr>
          <w:u w:val="single"/>
        </w:rPr>
        <w:t xml:space="preserve"> (4 oct)</w:t>
      </w:r>
      <w:r w:rsidR="00755ABD" w:rsidRPr="00E75209">
        <w:rPr>
          <w:u w:val="single"/>
        </w:rPr>
        <w:t>:</w:t>
      </w:r>
      <w:r w:rsidR="00755ABD">
        <w:t xml:space="preserve"> single or double tagging might be used, i.e. one or two Q-TAGs may be included if indicated so by the TYPE field. Q-TAG consists of</w:t>
      </w:r>
    </w:p>
    <w:p w14:paraId="52753C6F" w14:textId="1DCA5E93" w:rsidR="00755ABD" w:rsidRDefault="00755F18" w:rsidP="00755ABD">
      <w:pPr>
        <w:pStyle w:val="BodyText"/>
        <w:numPr>
          <w:ilvl w:val="1"/>
          <w:numId w:val="30"/>
        </w:numPr>
      </w:pPr>
      <w:r w:rsidRPr="00755F18">
        <w:t xml:space="preserve">Tag protocol identifier (TPID) </w:t>
      </w:r>
      <w:r w:rsidR="00FB7EB7">
        <w:t xml:space="preserve">(2 oct), identifies the </w:t>
      </w:r>
      <w:r w:rsidR="00533B15">
        <w:t>TAG</w:t>
      </w:r>
      <w:r w:rsidR="00925383">
        <w:t xml:space="preserve"> type</w:t>
      </w:r>
      <w:r w:rsidR="004D553C">
        <w:t>,</w:t>
      </w:r>
      <w:r w:rsidR="00DE3AD1">
        <w:t xml:space="preserve"> typically static within a flow</w:t>
      </w:r>
    </w:p>
    <w:p w14:paraId="613F366D" w14:textId="47C4C6B0" w:rsidR="00533B15" w:rsidRDefault="00F84080" w:rsidP="00755ABD">
      <w:pPr>
        <w:pStyle w:val="BodyText"/>
        <w:numPr>
          <w:ilvl w:val="1"/>
          <w:numId w:val="30"/>
        </w:numPr>
      </w:pPr>
      <w:r w:rsidRPr="00E75209">
        <w:rPr>
          <w:u w:val="single"/>
        </w:rPr>
        <w:t xml:space="preserve">Priority code point (PCP), Drop eligible indicator (DEI), </w:t>
      </w:r>
      <w:r w:rsidR="00533B15" w:rsidRPr="00E75209">
        <w:rPr>
          <w:u w:val="single"/>
        </w:rPr>
        <w:t>(4 bits</w:t>
      </w:r>
      <w:r w:rsidRPr="00E75209">
        <w:rPr>
          <w:u w:val="single"/>
        </w:rPr>
        <w:t xml:space="preserve"> together</w:t>
      </w:r>
      <w:r w:rsidR="00533B15" w:rsidRPr="00E75209">
        <w:rPr>
          <w:u w:val="single"/>
        </w:rPr>
        <w:t>),</w:t>
      </w:r>
      <w:r w:rsidR="00533B15">
        <w:t xml:space="preserve"> priority </w:t>
      </w:r>
      <w:r w:rsidR="008C4B0A">
        <w:t xml:space="preserve">and drop </w:t>
      </w:r>
      <w:r w:rsidR="00925383">
        <w:t>indicators</w:t>
      </w:r>
      <w:r w:rsidR="00DE3AD1">
        <w:t>; may be used in certain bridge implementations and thus cannot be assumed to be static</w:t>
      </w:r>
      <w:r w:rsidR="00FA6698">
        <w:t xml:space="preserve"> within a flow.</w:t>
      </w:r>
    </w:p>
    <w:p w14:paraId="58F078B7" w14:textId="6A1A8D1B" w:rsidR="00534B1C" w:rsidRDefault="00534B1C" w:rsidP="00755ABD">
      <w:pPr>
        <w:pStyle w:val="BodyText"/>
        <w:numPr>
          <w:ilvl w:val="1"/>
          <w:numId w:val="30"/>
        </w:numPr>
      </w:pPr>
      <w:r w:rsidRPr="00534B1C">
        <w:t>VLAN identifier (VID)</w:t>
      </w:r>
      <w:r>
        <w:t xml:space="preserve">, (12 bit), </w:t>
      </w:r>
      <w:r w:rsidR="001567DD">
        <w:t>identifies</w:t>
      </w:r>
      <w:r>
        <w:t xml:space="preserve"> VLAN flow</w:t>
      </w:r>
      <w:r w:rsidR="00F6317A">
        <w:t>, may be typically interpreted as static within a flow.</w:t>
      </w:r>
    </w:p>
    <w:p w14:paraId="17A427CB" w14:textId="6F0B02CA" w:rsidR="0001517A" w:rsidRDefault="0001517A" w:rsidP="0001517A">
      <w:pPr>
        <w:pStyle w:val="BodyText"/>
        <w:numPr>
          <w:ilvl w:val="0"/>
          <w:numId w:val="30"/>
        </w:numPr>
      </w:pPr>
      <w:r w:rsidRPr="0001517A">
        <w:rPr>
          <w:u w:val="single"/>
        </w:rPr>
        <w:t>R-TAG (</w:t>
      </w:r>
      <w:r w:rsidR="005F168B">
        <w:rPr>
          <w:u w:val="single"/>
        </w:rPr>
        <w:t>6</w:t>
      </w:r>
      <w:r w:rsidRPr="0001517A">
        <w:rPr>
          <w:u w:val="single"/>
        </w:rPr>
        <w:t>oct)</w:t>
      </w:r>
      <w:r>
        <w:t xml:space="preserve">: We think important to consider in the context of TSN integration is also the R-TAG according to </w:t>
      </w:r>
      <w:r w:rsidR="00F70294" w:rsidRPr="00F70294">
        <w:t>IEEE 802.1CB</w:t>
      </w:r>
      <w:r w:rsidR="00F70294">
        <w:t>. It provides a sequence number of frame replication/elimination</w:t>
      </w:r>
      <w:r w:rsidR="00D80886">
        <w:t xml:space="preserve"> feature in TSN bridging. It consists of the following sub-fields:</w:t>
      </w:r>
    </w:p>
    <w:p w14:paraId="1DAC3E00" w14:textId="0DDB14E4" w:rsidR="005F168B" w:rsidRDefault="00BA1044" w:rsidP="00D80886">
      <w:pPr>
        <w:pStyle w:val="BodyText"/>
        <w:numPr>
          <w:ilvl w:val="1"/>
          <w:numId w:val="30"/>
        </w:numPr>
      </w:pPr>
      <w:r>
        <w:t>TYPE field</w:t>
      </w:r>
      <w:r w:rsidR="00CF24C4">
        <w:rPr>
          <w:lang w:val="en-US"/>
        </w:rPr>
        <w:t xml:space="preserve"> (2 oct)</w:t>
      </w:r>
      <w:r>
        <w:t>.</w:t>
      </w:r>
    </w:p>
    <w:p w14:paraId="3EC973EB" w14:textId="05EAD9A5" w:rsidR="00D80886" w:rsidRDefault="00147781" w:rsidP="00D80886">
      <w:pPr>
        <w:pStyle w:val="BodyText"/>
        <w:numPr>
          <w:ilvl w:val="1"/>
          <w:numId w:val="30"/>
        </w:numPr>
      </w:pPr>
      <w:r>
        <w:t>Reserved (2 oct), static</w:t>
      </w:r>
    </w:p>
    <w:p w14:paraId="0FFAF1BD" w14:textId="4EFFCA4A" w:rsidR="00147781" w:rsidRPr="00045A27" w:rsidRDefault="00147781" w:rsidP="00D80886">
      <w:pPr>
        <w:pStyle w:val="BodyText"/>
        <w:numPr>
          <w:ilvl w:val="1"/>
          <w:numId w:val="30"/>
        </w:numPr>
      </w:pPr>
      <w:r>
        <w:t xml:space="preserve">Sequence Number (SN), (2 oct), </w:t>
      </w:r>
      <w:r w:rsidR="00E600E9">
        <w:t xml:space="preserve">is incrementing, and thus is never static. </w:t>
      </w:r>
    </w:p>
    <w:p w14:paraId="1A740F0A" w14:textId="0CD5697F" w:rsidR="00080E0E" w:rsidRDefault="00080E0E" w:rsidP="002217EB">
      <w:pPr>
        <w:rPr>
          <w:lang w:eastAsia="en-GB"/>
        </w:rPr>
      </w:pPr>
    </w:p>
    <w:p w14:paraId="723CF6DD" w14:textId="31F3495D" w:rsidR="00080E0E" w:rsidRPr="00080E0E" w:rsidRDefault="00080E0E" w:rsidP="00C52E07">
      <w:pPr>
        <w:pStyle w:val="BodyText"/>
      </w:pPr>
      <w:r>
        <w:t xml:space="preserve">The R-Tag had not been discussed much in RAN2 yet, however due to its relevance in TSN integration, </w:t>
      </w:r>
      <w:r w:rsidR="00BD6358">
        <w:t xml:space="preserve">can </w:t>
      </w:r>
      <w:r w:rsidR="00C52E07">
        <w:t>be considered explicitly</w:t>
      </w:r>
      <w:r w:rsidR="00BD6358">
        <w:t xml:space="preserve"> for Ethernet header compression. For further information, </w:t>
      </w:r>
      <w:r w:rsidR="003F71DD">
        <w:t xml:space="preserve">R-Tag is also referred to in </w:t>
      </w:r>
      <w:r w:rsidR="00BD6358">
        <w:t xml:space="preserve"> </w:t>
      </w:r>
      <w:r w:rsidR="003F71DD" w:rsidRPr="003F71DD">
        <w:t>3GPP TR 23.725</w:t>
      </w:r>
      <w:r w:rsidR="003F71DD">
        <w:t xml:space="preserve"> for TSN frame replication and elimination</w:t>
      </w:r>
      <w:r w:rsidR="00C52E07">
        <w:t xml:space="preserve"> </w:t>
      </w:r>
    </w:p>
    <w:p w14:paraId="7F104F88" w14:textId="64322153" w:rsidR="00864CF8" w:rsidRDefault="00864CF8" w:rsidP="00F67F74">
      <w:pPr>
        <w:pStyle w:val="Proposal"/>
      </w:pPr>
      <w:bookmarkStart w:id="6" w:name="_Toc16692910"/>
      <w:r>
        <w:t>Consider IEEE 802.1 CB R-TAG in EHC.</w:t>
      </w:r>
      <w:bookmarkEnd w:id="6"/>
    </w:p>
    <w:p w14:paraId="72356602" w14:textId="77777777" w:rsidR="00080E0E" w:rsidRPr="00864CF8" w:rsidRDefault="00080E0E" w:rsidP="00080E0E">
      <w:pPr>
        <w:pStyle w:val="Proposal"/>
        <w:numPr>
          <w:ilvl w:val="0"/>
          <w:numId w:val="0"/>
        </w:numPr>
      </w:pPr>
    </w:p>
    <w:p w14:paraId="797CD34D" w14:textId="63F31242" w:rsidR="00905CC0" w:rsidRDefault="0096365B" w:rsidP="00F67F74">
      <w:pPr>
        <w:pStyle w:val="BodyText"/>
      </w:pPr>
      <w:r>
        <w:t xml:space="preserve">The following PDPC PDU format definition considers all those fields in the uncompressed format. </w:t>
      </w:r>
      <w:r w:rsidR="00F67F74">
        <w:t>The optional fields from Ethernet header i.e. the Q-Tags, would only be included, if present (as identifiable from Leng</w:t>
      </w:r>
      <w:r w:rsidR="00503809">
        <w:t xml:space="preserve">th/Type field). The compressed format includes 7 optional header fields, those fields or parts of header fields are </w:t>
      </w:r>
      <w:r w:rsidR="00503809">
        <w:lastRenderedPageBreak/>
        <w:t xml:space="preserve">identified as changing i.e. non-static within the flow. Correspondingly </w:t>
      </w:r>
      <w:r w:rsidR="00083C57">
        <w:t xml:space="preserve">bits/flags are included in the uncompressed format to indicate whether those fields are present in the compressed format. </w:t>
      </w:r>
    </w:p>
    <w:p w14:paraId="1FAF00D6" w14:textId="39B54002" w:rsidR="00864CF8" w:rsidRDefault="00402216" w:rsidP="00F67F74">
      <w:pPr>
        <w:pStyle w:val="BodyText"/>
      </w:pPr>
      <w:r>
        <w:t xml:space="preserve">Particular attention should be drawn to the compressed format inclusion of a 1 oct </w:t>
      </w:r>
      <w:r w:rsidR="009359E5">
        <w:t xml:space="preserve">line for PCP DEI fields of both Q-Tag1 </w:t>
      </w:r>
      <w:r w:rsidR="00AE43CF">
        <w:t>and Q-Tag</w:t>
      </w:r>
      <w:r w:rsidR="00CE63E5">
        <w:t>2</w:t>
      </w:r>
      <w:r w:rsidR="002C4092">
        <w:t xml:space="preserve"> (if exists)</w:t>
      </w:r>
      <w:r w:rsidR="00AE43CF">
        <w:t xml:space="preserve">. This makes sense, as an alternative option to </w:t>
      </w:r>
      <w:r w:rsidR="00997BC8">
        <w:t xml:space="preserve">include </w:t>
      </w:r>
      <w:r w:rsidR="00AE43CF">
        <w:t xml:space="preserve">both </w:t>
      </w:r>
      <w:proofErr w:type="gramStart"/>
      <w:r w:rsidR="00AE43CF">
        <w:t>Q-Tags as a whole, since</w:t>
      </w:r>
      <w:proofErr w:type="gramEnd"/>
      <w:r w:rsidR="00AE43CF">
        <w:t xml:space="preserve"> </w:t>
      </w:r>
      <w:r w:rsidR="00141BC6">
        <w:t xml:space="preserve">PCP DEI fields </w:t>
      </w:r>
      <w:r w:rsidR="00AE43CF">
        <w:t xml:space="preserve">are </w:t>
      </w:r>
      <w:r w:rsidR="00381BF9">
        <w:t xml:space="preserve">typically the only changing parts of a Q-Tag. </w:t>
      </w:r>
    </w:p>
    <w:p w14:paraId="42DBBD1A" w14:textId="5D52499A" w:rsidR="00A71F55" w:rsidRDefault="00A71F55" w:rsidP="00A71F55">
      <w:pPr>
        <w:keepNext/>
        <w:jc w:val="center"/>
      </w:pPr>
    </w:p>
    <w:p w14:paraId="63EF6603" w14:textId="58CF7BDE" w:rsidR="002E3299" w:rsidRDefault="002E3299" w:rsidP="00A71F55">
      <w:pPr>
        <w:keepNext/>
        <w:jc w:val="center"/>
      </w:pPr>
      <w:r>
        <w:rPr>
          <w:noProof/>
        </w:rPr>
        <w:drawing>
          <wp:inline distT="0" distB="0" distL="0" distR="0" wp14:anchorId="00E9A4DB" wp14:editId="452B5C19">
            <wp:extent cx="6547745" cy="2201594"/>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86261" cy="2214544"/>
                    </a:xfrm>
                    <a:prstGeom prst="rect">
                      <a:avLst/>
                    </a:prstGeom>
                    <a:noFill/>
                  </pic:spPr>
                </pic:pic>
              </a:graphicData>
            </a:graphic>
          </wp:inline>
        </w:drawing>
      </w:r>
    </w:p>
    <w:p w14:paraId="5E5E4C9B" w14:textId="10971F0E" w:rsidR="00A71F55" w:rsidRPr="00885C4C" w:rsidRDefault="00A71F55" w:rsidP="00A71F55">
      <w:pPr>
        <w:pStyle w:val="Caption"/>
        <w:jc w:val="center"/>
      </w:pPr>
      <w:r>
        <w:t xml:space="preserve">Figure </w:t>
      </w:r>
      <w:r w:rsidR="00494F74">
        <w:rPr>
          <w:noProof/>
        </w:rPr>
        <w:fldChar w:fldCharType="begin"/>
      </w:r>
      <w:r w:rsidR="00494F74">
        <w:rPr>
          <w:noProof/>
        </w:rPr>
        <w:instrText xml:space="preserve"> SEQ Figure \* ARABIC </w:instrText>
      </w:r>
      <w:r w:rsidR="00494F74">
        <w:rPr>
          <w:noProof/>
        </w:rPr>
        <w:fldChar w:fldCharType="separate"/>
      </w:r>
      <w:r w:rsidR="00377F2B">
        <w:rPr>
          <w:noProof/>
        </w:rPr>
        <w:t>3</w:t>
      </w:r>
      <w:r w:rsidR="00494F74">
        <w:rPr>
          <w:noProof/>
        </w:rPr>
        <w:fldChar w:fldCharType="end"/>
      </w:r>
      <w:r w:rsidR="00885C4C">
        <w:t xml:space="preserve">: </w:t>
      </w:r>
      <w:r w:rsidR="005E0424">
        <w:t>Example d</w:t>
      </w:r>
      <w:r w:rsidR="00885C4C">
        <w:t xml:space="preserve">etailed </w:t>
      </w:r>
      <w:r w:rsidR="004941D1">
        <w:t xml:space="preserve">PDCP data PDU </w:t>
      </w:r>
      <w:r w:rsidR="00885C4C">
        <w:t>formats for EHC.</w:t>
      </w:r>
    </w:p>
    <w:p w14:paraId="7BB0F318" w14:textId="77777777" w:rsidR="00377F2B" w:rsidRPr="00712452" w:rsidRDefault="00377F2B" w:rsidP="00377F2B">
      <w:pPr>
        <w:rPr>
          <w:lang w:eastAsia="en-GB"/>
        </w:rPr>
      </w:pPr>
    </w:p>
    <w:p w14:paraId="380A4BA0" w14:textId="4F2F9B84" w:rsidR="006E062C" w:rsidRPr="00675F36" w:rsidRDefault="00B409E0" w:rsidP="00CE0424">
      <w:pPr>
        <w:pStyle w:val="Heading1"/>
      </w:pPr>
      <w:bookmarkStart w:id="7" w:name="_Ref189046994"/>
      <w:r>
        <w:t>3</w:t>
      </w:r>
      <w:r>
        <w:tab/>
      </w:r>
      <w:bookmarkEnd w:id="7"/>
      <w:r w:rsidR="00675F36">
        <w:t>Conclusion</w:t>
      </w:r>
      <w:bookmarkStart w:id="8" w:name="_GoBack"/>
      <w:bookmarkEnd w:id="8"/>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2EC7E68C" w14:textId="77777777" w:rsidR="0020173B" w:rsidRDefault="00675F36">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92905" w:history="1">
        <w:r w:rsidR="0020173B" w:rsidRPr="00C703C4">
          <w:rPr>
            <w:rStyle w:val="Hyperlink"/>
            <w:noProof/>
          </w:rPr>
          <w:t>Proposal 1</w:t>
        </w:r>
        <w:r w:rsidR="0020173B">
          <w:rPr>
            <w:rFonts w:asciiTheme="minorHAnsi" w:eastAsiaTheme="minorEastAsia" w:hAnsiTheme="minorHAnsi" w:cstheme="minorBidi"/>
            <w:b w:val="0"/>
            <w:noProof/>
            <w:sz w:val="22"/>
            <w:szCs w:val="22"/>
            <w:lang w:val="sv-SE"/>
          </w:rPr>
          <w:tab/>
        </w:r>
        <w:r w:rsidR="0020173B" w:rsidRPr="00C703C4">
          <w:rPr>
            <w:rStyle w:val="Hyperlink"/>
            <w:noProof/>
          </w:rPr>
          <w:t>Ethernet header compression is specified in PDCP TS 38.323. Existing specification text to invoke header compression/decompression is reused, pointing to Ethernet header compression (in addition to ROHC for IP-compression), if configured.</w:t>
        </w:r>
      </w:hyperlink>
    </w:p>
    <w:p w14:paraId="45E46087" w14:textId="77777777" w:rsidR="0020173B" w:rsidRDefault="0020173B">
      <w:pPr>
        <w:pStyle w:val="TableofFigures"/>
        <w:tabs>
          <w:tab w:val="right" w:leader="dot" w:pos="9629"/>
        </w:tabs>
        <w:rPr>
          <w:rFonts w:asciiTheme="minorHAnsi" w:eastAsiaTheme="minorEastAsia" w:hAnsiTheme="minorHAnsi" w:cstheme="minorBidi"/>
          <w:b w:val="0"/>
          <w:noProof/>
          <w:sz w:val="22"/>
          <w:szCs w:val="22"/>
          <w:lang w:val="sv-SE"/>
        </w:rPr>
      </w:pPr>
      <w:hyperlink w:anchor="_Toc16692906" w:history="1">
        <w:r w:rsidRPr="00C703C4">
          <w:rPr>
            <w:rStyle w:val="Hyperlink"/>
            <w:noProof/>
          </w:rPr>
          <w:t>Proposal 2</w:t>
        </w:r>
        <w:r>
          <w:rPr>
            <w:rFonts w:asciiTheme="minorHAnsi" w:eastAsiaTheme="minorEastAsia" w:hAnsiTheme="minorHAnsi" w:cstheme="minorBidi"/>
            <w:b w:val="0"/>
            <w:noProof/>
            <w:sz w:val="22"/>
            <w:szCs w:val="22"/>
            <w:lang w:val="sv-SE"/>
          </w:rPr>
          <w:tab/>
        </w:r>
        <w:r w:rsidRPr="00C703C4">
          <w:rPr>
            <w:rStyle w:val="Hyperlink"/>
            <w:noProof/>
          </w:rPr>
          <w:t>PDCP data PDU type is utilized to convey mapping between context ID and header field values to decompressor (uncompressed format), as well as the compressed header.</w:t>
        </w:r>
      </w:hyperlink>
    </w:p>
    <w:p w14:paraId="6557E273" w14:textId="77777777" w:rsidR="0020173B" w:rsidRDefault="0020173B">
      <w:pPr>
        <w:pStyle w:val="TableofFigures"/>
        <w:tabs>
          <w:tab w:val="right" w:leader="dot" w:pos="9629"/>
        </w:tabs>
        <w:rPr>
          <w:rFonts w:asciiTheme="minorHAnsi" w:eastAsiaTheme="minorEastAsia" w:hAnsiTheme="minorHAnsi" w:cstheme="minorBidi"/>
          <w:b w:val="0"/>
          <w:noProof/>
          <w:sz w:val="22"/>
          <w:szCs w:val="22"/>
          <w:lang w:val="sv-SE"/>
        </w:rPr>
      </w:pPr>
      <w:hyperlink w:anchor="_Toc16692907" w:history="1">
        <w:r w:rsidRPr="00C703C4">
          <w:rPr>
            <w:rStyle w:val="Hyperlink"/>
            <w:noProof/>
          </w:rPr>
          <w:t>Proposal 3</w:t>
        </w:r>
        <w:r>
          <w:rPr>
            <w:rFonts w:asciiTheme="minorHAnsi" w:eastAsiaTheme="minorEastAsia" w:hAnsiTheme="minorHAnsi" w:cstheme="minorBidi"/>
            <w:b w:val="0"/>
            <w:noProof/>
            <w:sz w:val="22"/>
            <w:szCs w:val="22"/>
            <w:lang w:val="sv-SE"/>
          </w:rPr>
          <w:tab/>
        </w:r>
        <w:r w:rsidRPr="00C703C4">
          <w:rPr>
            <w:rStyle w:val="Hyperlink"/>
            <w:noProof/>
          </w:rPr>
          <w:t>PDCP data PDU header for uncompressed format includes (beside format flag and context ID) bit-flags constituting the profile ID, indicating which Ethernet headers are defined non-static for the flow – defining the compressed format.</w:t>
        </w:r>
      </w:hyperlink>
    </w:p>
    <w:p w14:paraId="77973396" w14:textId="77777777" w:rsidR="0020173B" w:rsidRDefault="0020173B">
      <w:pPr>
        <w:pStyle w:val="TableofFigures"/>
        <w:tabs>
          <w:tab w:val="right" w:leader="dot" w:pos="9629"/>
        </w:tabs>
        <w:rPr>
          <w:rFonts w:asciiTheme="minorHAnsi" w:eastAsiaTheme="minorEastAsia" w:hAnsiTheme="minorHAnsi" w:cstheme="minorBidi"/>
          <w:b w:val="0"/>
          <w:noProof/>
          <w:sz w:val="22"/>
          <w:szCs w:val="22"/>
          <w:lang w:val="sv-SE"/>
        </w:rPr>
      </w:pPr>
      <w:hyperlink w:anchor="_Toc16692908" w:history="1">
        <w:r w:rsidRPr="00C703C4">
          <w:rPr>
            <w:rStyle w:val="Hyperlink"/>
            <w:noProof/>
          </w:rPr>
          <w:t>Proposal 4</w:t>
        </w:r>
        <w:r>
          <w:rPr>
            <w:rFonts w:asciiTheme="minorHAnsi" w:eastAsiaTheme="minorEastAsia" w:hAnsiTheme="minorHAnsi" w:cstheme="minorBidi"/>
            <w:b w:val="0"/>
            <w:noProof/>
            <w:sz w:val="22"/>
            <w:szCs w:val="22"/>
            <w:lang w:val="sv-SE"/>
          </w:rPr>
          <w:tab/>
        </w:r>
        <w:r w:rsidRPr="00C703C4">
          <w:rPr>
            <w:rStyle w:val="Hyperlink"/>
            <w:noProof/>
          </w:rPr>
          <w:t>PDCP data PDU header for compressed format includes no further fields beside format flag and context ID.  PDCP data PDU payload of compressed format only includes Ethernet header field values indicated as non-static in the uncompressed format, i.e. those fields changing/diverging from static header field values that defined the context.</w:t>
        </w:r>
      </w:hyperlink>
    </w:p>
    <w:p w14:paraId="7EA2EB36" w14:textId="77777777" w:rsidR="0020173B" w:rsidRDefault="0020173B">
      <w:pPr>
        <w:pStyle w:val="TableofFigures"/>
        <w:tabs>
          <w:tab w:val="right" w:leader="dot" w:pos="9629"/>
        </w:tabs>
        <w:rPr>
          <w:rFonts w:asciiTheme="minorHAnsi" w:eastAsiaTheme="minorEastAsia" w:hAnsiTheme="minorHAnsi" w:cstheme="minorBidi"/>
          <w:b w:val="0"/>
          <w:noProof/>
          <w:sz w:val="22"/>
          <w:szCs w:val="22"/>
          <w:lang w:val="sv-SE"/>
        </w:rPr>
      </w:pPr>
      <w:hyperlink w:anchor="_Toc16692909" w:history="1">
        <w:r w:rsidRPr="00C703C4">
          <w:rPr>
            <w:rStyle w:val="Hyperlink"/>
            <w:noProof/>
          </w:rPr>
          <w:t>Proposal 5</w:t>
        </w:r>
        <w:r>
          <w:rPr>
            <w:rFonts w:asciiTheme="minorHAnsi" w:eastAsiaTheme="minorEastAsia" w:hAnsiTheme="minorHAnsi" w:cstheme="minorBidi"/>
            <w:b w:val="0"/>
            <w:noProof/>
            <w:sz w:val="22"/>
            <w:szCs w:val="22"/>
            <w:lang w:val="sv-SE"/>
          </w:rPr>
          <w:tab/>
        </w:r>
        <w:r w:rsidRPr="00C703C4">
          <w:rPr>
            <w:rStyle w:val="Hyperlink"/>
            <w:noProof/>
          </w:rPr>
          <w:t>RAN2 to consider PDCP data PDU uncompressed/compressed format (figure 1) as baseline.</w:t>
        </w:r>
      </w:hyperlink>
    </w:p>
    <w:p w14:paraId="4B268235" w14:textId="77777777" w:rsidR="0020173B" w:rsidRDefault="0020173B">
      <w:pPr>
        <w:pStyle w:val="TableofFigures"/>
        <w:tabs>
          <w:tab w:val="right" w:leader="dot" w:pos="9629"/>
        </w:tabs>
        <w:rPr>
          <w:rFonts w:asciiTheme="minorHAnsi" w:eastAsiaTheme="minorEastAsia" w:hAnsiTheme="minorHAnsi" w:cstheme="minorBidi"/>
          <w:b w:val="0"/>
          <w:noProof/>
          <w:sz w:val="22"/>
          <w:szCs w:val="22"/>
          <w:lang w:val="sv-SE"/>
        </w:rPr>
      </w:pPr>
      <w:hyperlink w:anchor="_Toc16692910" w:history="1">
        <w:r w:rsidRPr="00C703C4">
          <w:rPr>
            <w:rStyle w:val="Hyperlink"/>
            <w:noProof/>
          </w:rPr>
          <w:t>Proposal 6</w:t>
        </w:r>
        <w:r>
          <w:rPr>
            <w:rFonts w:asciiTheme="minorHAnsi" w:eastAsiaTheme="minorEastAsia" w:hAnsiTheme="minorHAnsi" w:cstheme="minorBidi"/>
            <w:b w:val="0"/>
            <w:noProof/>
            <w:sz w:val="22"/>
            <w:szCs w:val="22"/>
            <w:lang w:val="sv-SE"/>
          </w:rPr>
          <w:tab/>
        </w:r>
        <w:r w:rsidRPr="00C703C4">
          <w:rPr>
            <w:rStyle w:val="Hyperlink"/>
            <w:noProof/>
          </w:rPr>
          <w:t>Consider IEEE 802.1 CB R-TAG in EHC.</w:t>
        </w:r>
      </w:hyperlink>
    </w:p>
    <w:p w14:paraId="3511E588" w14:textId="332BB4E8"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t>4</w:t>
      </w:r>
      <w:r>
        <w:tab/>
      </w:r>
      <w:r w:rsidR="00F81F06">
        <w:t>References</w:t>
      </w:r>
    </w:p>
    <w:p w14:paraId="2330BCFD" w14:textId="674E39AF" w:rsidR="00F81F06" w:rsidRPr="00BE550D" w:rsidRDefault="0056714B" w:rsidP="00BE550D">
      <w:pPr>
        <w:pStyle w:val="Reference"/>
      </w:pPr>
      <w:r w:rsidRPr="00E843FF">
        <w:rPr>
          <w:bCs/>
        </w:rPr>
        <w:t>Technical Report 38.825 v16.0, Study on NR industrial Internet of Things (IoT)</w:t>
      </w:r>
    </w:p>
    <w:p w14:paraId="3F07DD65" w14:textId="031153C0" w:rsidR="00BE550D" w:rsidRPr="008578F8" w:rsidRDefault="00BE550D" w:rsidP="00BE550D">
      <w:pPr>
        <w:pStyle w:val="Reference"/>
      </w:pPr>
      <w:r w:rsidRPr="008578F8">
        <w:lastRenderedPageBreak/>
        <w:t>RP-190728, New WID Support of NR Industrial Internet of Things (IoT)</w:t>
      </w:r>
    </w:p>
    <w:p w14:paraId="4AC6AF70" w14:textId="39FDF366" w:rsidR="00EE1FE8" w:rsidRPr="008578F8" w:rsidRDefault="003942E3" w:rsidP="00BE550D">
      <w:pPr>
        <w:pStyle w:val="Reference"/>
      </w:pPr>
      <w:r w:rsidRPr="008578F8">
        <w:t>R2-1909370</w:t>
      </w:r>
      <w:r w:rsidR="0037395C" w:rsidRPr="008578F8">
        <w:t xml:space="preserve">, </w:t>
      </w:r>
      <w:r w:rsidR="003D359E" w:rsidRPr="008578F8">
        <w:t>EHC</w:t>
      </w:r>
      <w:r w:rsidR="0037395C" w:rsidRPr="008578F8">
        <w:t xml:space="preserve"> principles, Ericsson, RAN2#10</w:t>
      </w:r>
      <w:r w:rsidR="003D359E" w:rsidRPr="008578F8">
        <w:t>7</w:t>
      </w:r>
      <w:r w:rsidR="0037395C" w:rsidRPr="008578F8">
        <w:t xml:space="preserve">, </w:t>
      </w:r>
      <w:r w:rsidRPr="008578F8">
        <w:t>Prague, Czech Republic, 26 – 30 Aug 2019</w:t>
      </w:r>
    </w:p>
    <w:p w14:paraId="5DD03C91" w14:textId="44422375" w:rsidR="003D359E" w:rsidRPr="008578F8" w:rsidRDefault="00464DA8" w:rsidP="003D359E">
      <w:pPr>
        <w:pStyle w:val="Reference"/>
      </w:pPr>
      <w:r w:rsidRPr="008578F8">
        <w:t>R2-1909372</w:t>
      </w:r>
      <w:r w:rsidR="003D359E" w:rsidRPr="008578F8">
        <w:t>, Robustness aspects of EHC, Ericsson, RAN2#107,</w:t>
      </w:r>
      <w:r w:rsidR="005E65F5">
        <w:t xml:space="preserve"> </w:t>
      </w:r>
      <w:r w:rsidR="003942E3" w:rsidRPr="008578F8">
        <w:t>Prague, Czech Republic, 26 – 30 Aug 2019</w:t>
      </w:r>
    </w:p>
    <w:p w14:paraId="326EC033" w14:textId="77777777" w:rsidR="003D359E" w:rsidRPr="003741DF" w:rsidRDefault="003D359E" w:rsidP="003D359E">
      <w:pPr>
        <w:pStyle w:val="Reference"/>
        <w:numPr>
          <w:ilvl w:val="0"/>
          <w:numId w:val="0"/>
        </w:numPr>
      </w:pPr>
    </w:p>
    <w:sectPr w:rsidR="003D359E" w:rsidRPr="003741DF"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55614" w14:textId="77777777" w:rsidR="00D96230" w:rsidRDefault="00D96230">
      <w:r>
        <w:separator/>
      </w:r>
    </w:p>
  </w:endnote>
  <w:endnote w:type="continuationSeparator" w:id="0">
    <w:p w14:paraId="7F40AB7D" w14:textId="77777777" w:rsidR="00D96230" w:rsidRDefault="00D9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E5998" w14:textId="77777777" w:rsidR="00D96230" w:rsidRDefault="00D96230">
      <w:r>
        <w:separator/>
      </w:r>
    </w:p>
  </w:footnote>
  <w:footnote w:type="continuationSeparator" w:id="0">
    <w:p w14:paraId="5A1F7545" w14:textId="77777777" w:rsidR="00D96230" w:rsidRDefault="00D96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074D5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30B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E00432"/>
    <w:multiLevelType w:val="hybridMultilevel"/>
    <w:tmpl w:val="377E6506"/>
    <w:lvl w:ilvl="0" w:tplc="438CA80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66D22"/>
    <w:multiLevelType w:val="hybridMultilevel"/>
    <w:tmpl w:val="6222372A"/>
    <w:lvl w:ilvl="0" w:tplc="C96A715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BC47A8"/>
    <w:multiLevelType w:val="hybridMultilevel"/>
    <w:tmpl w:val="0C243D62"/>
    <w:lvl w:ilvl="0" w:tplc="4E74264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93527"/>
    <w:multiLevelType w:val="hybridMultilevel"/>
    <w:tmpl w:val="C608C416"/>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2F25CC"/>
    <w:multiLevelType w:val="hybridMultilevel"/>
    <w:tmpl w:val="E10071CE"/>
    <w:lvl w:ilvl="0" w:tplc="AA6C5D1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9A05A19"/>
    <w:multiLevelType w:val="hybridMultilevel"/>
    <w:tmpl w:val="6AFCB874"/>
    <w:lvl w:ilvl="0" w:tplc="D57EC2E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E07084"/>
    <w:multiLevelType w:val="hybridMultilevel"/>
    <w:tmpl w:val="D228EC14"/>
    <w:lvl w:ilvl="0" w:tplc="AA88CAC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3"/>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7"/>
  </w:num>
  <w:num w:numId="19">
    <w:abstractNumId w:val="4"/>
  </w:num>
  <w:num w:numId="20">
    <w:abstractNumId w:val="29"/>
  </w:num>
  <w:num w:numId="21">
    <w:abstractNumId w:val="13"/>
  </w:num>
  <w:num w:numId="22">
    <w:abstractNumId w:val="27"/>
  </w:num>
  <w:num w:numId="23">
    <w:abstractNumId w:val="14"/>
  </w:num>
  <w:num w:numId="24">
    <w:abstractNumId w:val="19"/>
  </w:num>
  <w:num w:numId="25">
    <w:abstractNumId w:val="28"/>
  </w:num>
  <w:num w:numId="26">
    <w:abstractNumId w:val="26"/>
  </w:num>
  <w:num w:numId="27">
    <w:abstractNumId w:val="24"/>
  </w:num>
  <w:num w:numId="28">
    <w:abstractNumId w:val="10"/>
  </w:num>
  <w:num w:numId="29">
    <w:abstractNumId w:val="5"/>
  </w:num>
  <w:num w:numId="30">
    <w:abstractNumId w:val="30"/>
  </w:num>
  <w:num w:numId="31">
    <w:abstractNumId w:val="28"/>
  </w:num>
  <w:num w:numId="32">
    <w:abstractNumId w:val="28"/>
  </w:num>
  <w:num w:numId="33">
    <w:abstractNumId w:val="15"/>
  </w:num>
  <w:num w:numId="34">
    <w:abstractNumId w:val="15"/>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0BC"/>
    <w:rsid w:val="000006E1"/>
    <w:rsid w:val="00001B88"/>
    <w:rsid w:val="00002A37"/>
    <w:rsid w:val="00005618"/>
    <w:rsid w:val="0000564C"/>
    <w:rsid w:val="00006446"/>
    <w:rsid w:val="00006896"/>
    <w:rsid w:val="00007A43"/>
    <w:rsid w:val="00007CDC"/>
    <w:rsid w:val="0001038C"/>
    <w:rsid w:val="000104EB"/>
    <w:rsid w:val="00011B28"/>
    <w:rsid w:val="0001517A"/>
    <w:rsid w:val="00015D15"/>
    <w:rsid w:val="000219E1"/>
    <w:rsid w:val="000229B4"/>
    <w:rsid w:val="00023E05"/>
    <w:rsid w:val="0002564D"/>
    <w:rsid w:val="00025ECA"/>
    <w:rsid w:val="00026BE9"/>
    <w:rsid w:val="0002767C"/>
    <w:rsid w:val="000325B8"/>
    <w:rsid w:val="00034C15"/>
    <w:rsid w:val="00036BA1"/>
    <w:rsid w:val="00041D11"/>
    <w:rsid w:val="000422E2"/>
    <w:rsid w:val="00042F22"/>
    <w:rsid w:val="000444EF"/>
    <w:rsid w:val="000445B3"/>
    <w:rsid w:val="00045A27"/>
    <w:rsid w:val="00045FE9"/>
    <w:rsid w:val="00051ED4"/>
    <w:rsid w:val="00052A07"/>
    <w:rsid w:val="000534E3"/>
    <w:rsid w:val="0005606A"/>
    <w:rsid w:val="00057117"/>
    <w:rsid w:val="000616E7"/>
    <w:rsid w:val="0006487E"/>
    <w:rsid w:val="00065E1A"/>
    <w:rsid w:val="00077DC5"/>
    <w:rsid w:val="00077E5F"/>
    <w:rsid w:val="0008036A"/>
    <w:rsid w:val="00080E0E"/>
    <w:rsid w:val="00081AE6"/>
    <w:rsid w:val="00083852"/>
    <w:rsid w:val="00083927"/>
    <w:rsid w:val="00083C57"/>
    <w:rsid w:val="00083FF4"/>
    <w:rsid w:val="000855EB"/>
    <w:rsid w:val="00085B52"/>
    <w:rsid w:val="000866F2"/>
    <w:rsid w:val="00087FAC"/>
    <w:rsid w:val="0009009F"/>
    <w:rsid w:val="00091557"/>
    <w:rsid w:val="000924C1"/>
    <w:rsid w:val="000924F0"/>
    <w:rsid w:val="00093474"/>
    <w:rsid w:val="00093DA4"/>
    <w:rsid w:val="0009510F"/>
    <w:rsid w:val="000A026B"/>
    <w:rsid w:val="000A1B7B"/>
    <w:rsid w:val="000A56F2"/>
    <w:rsid w:val="000A6D0C"/>
    <w:rsid w:val="000B0129"/>
    <w:rsid w:val="000B2719"/>
    <w:rsid w:val="000B27FB"/>
    <w:rsid w:val="000B3A8F"/>
    <w:rsid w:val="000B4AB9"/>
    <w:rsid w:val="000B58C3"/>
    <w:rsid w:val="000B61E9"/>
    <w:rsid w:val="000B7640"/>
    <w:rsid w:val="000B7997"/>
    <w:rsid w:val="000C165A"/>
    <w:rsid w:val="000C2E19"/>
    <w:rsid w:val="000D0D07"/>
    <w:rsid w:val="000D41C2"/>
    <w:rsid w:val="000D4797"/>
    <w:rsid w:val="000D5028"/>
    <w:rsid w:val="000D5492"/>
    <w:rsid w:val="000D7BE1"/>
    <w:rsid w:val="000E0527"/>
    <w:rsid w:val="000E1E92"/>
    <w:rsid w:val="000E43D9"/>
    <w:rsid w:val="000F06D6"/>
    <w:rsid w:val="000F0EB1"/>
    <w:rsid w:val="000F1106"/>
    <w:rsid w:val="000F3245"/>
    <w:rsid w:val="000F3269"/>
    <w:rsid w:val="000F3BE9"/>
    <w:rsid w:val="000F3F6C"/>
    <w:rsid w:val="000F6DF3"/>
    <w:rsid w:val="000F75C3"/>
    <w:rsid w:val="000F7A51"/>
    <w:rsid w:val="001005FF"/>
    <w:rsid w:val="001062FB"/>
    <w:rsid w:val="001063E6"/>
    <w:rsid w:val="00107949"/>
    <w:rsid w:val="00113CF4"/>
    <w:rsid w:val="001153EA"/>
    <w:rsid w:val="00115643"/>
    <w:rsid w:val="00115E38"/>
    <w:rsid w:val="00115F61"/>
    <w:rsid w:val="00116765"/>
    <w:rsid w:val="001204FB"/>
    <w:rsid w:val="001219F5"/>
    <w:rsid w:val="00121A20"/>
    <w:rsid w:val="001227DD"/>
    <w:rsid w:val="0012377F"/>
    <w:rsid w:val="00124314"/>
    <w:rsid w:val="00126758"/>
    <w:rsid w:val="00126B4A"/>
    <w:rsid w:val="00132FD0"/>
    <w:rsid w:val="001344C0"/>
    <w:rsid w:val="001346FA"/>
    <w:rsid w:val="00134D00"/>
    <w:rsid w:val="00135252"/>
    <w:rsid w:val="00137456"/>
    <w:rsid w:val="00137AB5"/>
    <w:rsid w:val="00137F0B"/>
    <w:rsid w:val="0014046E"/>
    <w:rsid w:val="00141BC6"/>
    <w:rsid w:val="00145809"/>
    <w:rsid w:val="00145B99"/>
    <w:rsid w:val="00147781"/>
    <w:rsid w:val="00151E23"/>
    <w:rsid w:val="001526A8"/>
    <w:rsid w:val="001526E0"/>
    <w:rsid w:val="001539B1"/>
    <w:rsid w:val="001551B5"/>
    <w:rsid w:val="001567DD"/>
    <w:rsid w:val="00163C6F"/>
    <w:rsid w:val="001659C1"/>
    <w:rsid w:val="001672FF"/>
    <w:rsid w:val="001717CE"/>
    <w:rsid w:val="001731E7"/>
    <w:rsid w:val="00173A8E"/>
    <w:rsid w:val="0017502C"/>
    <w:rsid w:val="001810BE"/>
    <w:rsid w:val="0018143F"/>
    <w:rsid w:val="00181FF8"/>
    <w:rsid w:val="00190AC1"/>
    <w:rsid w:val="00191584"/>
    <w:rsid w:val="00191E0A"/>
    <w:rsid w:val="0019341A"/>
    <w:rsid w:val="00197DF9"/>
    <w:rsid w:val="001A0874"/>
    <w:rsid w:val="001A1987"/>
    <w:rsid w:val="001A2564"/>
    <w:rsid w:val="001A32F5"/>
    <w:rsid w:val="001A6173"/>
    <w:rsid w:val="001A6CBA"/>
    <w:rsid w:val="001B07FD"/>
    <w:rsid w:val="001B0D97"/>
    <w:rsid w:val="001B5A5D"/>
    <w:rsid w:val="001C0242"/>
    <w:rsid w:val="001C07A1"/>
    <w:rsid w:val="001C1CE5"/>
    <w:rsid w:val="001C2108"/>
    <w:rsid w:val="001C3D2A"/>
    <w:rsid w:val="001C73F1"/>
    <w:rsid w:val="001D15AC"/>
    <w:rsid w:val="001D51BA"/>
    <w:rsid w:val="001D53E7"/>
    <w:rsid w:val="001D5937"/>
    <w:rsid w:val="001D6342"/>
    <w:rsid w:val="001D6D53"/>
    <w:rsid w:val="001E1AB2"/>
    <w:rsid w:val="001E58E2"/>
    <w:rsid w:val="001E7AED"/>
    <w:rsid w:val="001F38D5"/>
    <w:rsid w:val="001F3916"/>
    <w:rsid w:val="001F54C5"/>
    <w:rsid w:val="001F662C"/>
    <w:rsid w:val="001F6D3A"/>
    <w:rsid w:val="001F7074"/>
    <w:rsid w:val="00200490"/>
    <w:rsid w:val="0020173B"/>
    <w:rsid w:val="00201F3A"/>
    <w:rsid w:val="00202D5B"/>
    <w:rsid w:val="00203F96"/>
    <w:rsid w:val="002069B2"/>
    <w:rsid w:val="00207FA3"/>
    <w:rsid w:val="0021079F"/>
    <w:rsid w:val="00214DA8"/>
    <w:rsid w:val="00214DC8"/>
    <w:rsid w:val="00215423"/>
    <w:rsid w:val="002158FA"/>
    <w:rsid w:val="00215B18"/>
    <w:rsid w:val="00217424"/>
    <w:rsid w:val="00220065"/>
    <w:rsid w:val="00220600"/>
    <w:rsid w:val="002217EB"/>
    <w:rsid w:val="002224DB"/>
    <w:rsid w:val="002234B9"/>
    <w:rsid w:val="00223FCB"/>
    <w:rsid w:val="00224ADE"/>
    <w:rsid w:val="002252C3"/>
    <w:rsid w:val="00225C54"/>
    <w:rsid w:val="00230765"/>
    <w:rsid w:val="00230D18"/>
    <w:rsid w:val="002319E4"/>
    <w:rsid w:val="00235632"/>
    <w:rsid w:val="00235872"/>
    <w:rsid w:val="00237211"/>
    <w:rsid w:val="002401E1"/>
    <w:rsid w:val="00241559"/>
    <w:rsid w:val="002435B3"/>
    <w:rsid w:val="002458EB"/>
    <w:rsid w:val="002500C8"/>
    <w:rsid w:val="00257543"/>
    <w:rsid w:val="002617E7"/>
    <w:rsid w:val="002638A0"/>
    <w:rsid w:val="00264228"/>
    <w:rsid w:val="00264334"/>
    <w:rsid w:val="0026473E"/>
    <w:rsid w:val="00266214"/>
    <w:rsid w:val="002674A4"/>
    <w:rsid w:val="00267C83"/>
    <w:rsid w:val="0027144F"/>
    <w:rsid w:val="00271813"/>
    <w:rsid w:val="00271F3A"/>
    <w:rsid w:val="00273278"/>
    <w:rsid w:val="002737F4"/>
    <w:rsid w:val="002805F5"/>
    <w:rsid w:val="00280751"/>
    <w:rsid w:val="0028280A"/>
    <w:rsid w:val="00286ACD"/>
    <w:rsid w:val="00287838"/>
    <w:rsid w:val="002907B5"/>
    <w:rsid w:val="00292EB7"/>
    <w:rsid w:val="00294B88"/>
    <w:rsid w:val="002954BD"/>
    <w:rsid w:val="00296227"/>
    <w:rsid w:val="00296F44"/>
    <w:rsid w:val="0029777D"/>
    <w:rsid w:val="002A055E"/>
    <w:rsid w:val="002A1D4E"/>
    <w:rsid w:val="002A2869"/>
    <w:rsid w:val="002A52F2"/>
    <w:rsid w:val="002A710B"/>
    <w:rsid w:val="002B24D6"/>
    <w:rsid w:val="002C06AD"/>
    <w:rsid w:val="002C4092"/>
    <w:rsid w:val="002C41E6"/>
    <w:rsid w:val="002D071A"/>
    <w:rsid w:val="002D34B2"/>
    <w:rsid w:val="002D48B0"/>
    <w:rsid w:val="002D4B14"/>
    <w:rsid w:val="002D4C32"/>
    <w:rsid w:val="002D5B37"/>
    <w:rsid w:val="002D7637"/>
    <w:rsid w:val="002E17F2"/>
    <w:rsid w:val="002E3299"/>
    <w:rsid w:val="002E6CE8"/>
    <w:rsid w:val="002E740A"/>
    <w:rsid w:val="002E7CAE"/>
    <w:rsid w:val="002F2771"/>
    <w:rsid w:val="002F37A9"/>
    <w:rsid w:val="00301323"/>
    <w:rsid w:val="003014FC"/>
    <w:rsid w:val="00301CE6"/>
    <w:rsid w:val="0030256B"/>
    <w:rsid w:val="0030501F"/>
    <w:rsid w:val="00307BA1"/>
    <w:rsid w:val="00311702"/>
    <w:rsid w:val="00311E82"/>
    <w:rsid w:val="00313FD6"/>
    <w:rsid w:val="003143BD"/>
    <w:rsid w:val="00314C1A"/>
    <w:rsid w:val="00315363"/>
    <w:rsid w:val="00315F18"/>
    <w:rsid w:val="003203ED"/>
    <w:rsid w:val="00322C9F"/>
    <w:rsid w:val="00324D23"/>
    <w:rsid w:val="003278FC"/>
    <w:rsid w:val="00331751"/>
    <w:rsid w:val="00333483"/>
    <w:rsid w:val="00334579"/>
    <w:rsid w:val="00334E84"/>
    <w:rsid w:val="00335858"/>
    <w:rsid w:val="00336BDA"/>
    <w:rsid w:val="00342BD7"/>
    <w:rsid w:val="00344FB1"/>
    <w:rsid w:val="00346DB5"/>
    <w:rsid w:val="003477B1"/>
    <w:rsid w:val="0035315D"/>
    <w:rsid w:val="00353AA7"/>
    <w:rsid w:val="00357380"/>
    <w:rsid w:val="0036006A"/>
    <w:rsid w:val="003602D9"/>
    <w:rsid w:val="003604CE"/>
    <w:rsid w:val="00364B0E"/>
    <w:rsid w:val="00370E47"/>
    <w:rsid w:val="0037395C"/>
    <w:rsid w:val="003741DF"/>
    <w:rsid w:val="003742AC"/>
    <w:rsid w:val="00377CE1"/>
    <w:rsid w:val="00377F2B"/>
    <w:rsid w:val="003815B3"/>
    <w:rsid w:val="00381BF9"/>
    <w:rsid w:val="00382999"/>
    <w:rsid w:val="003853D3"/>
    <w:rsid w:val="00385BF0"/>
    <w:rsid w:val="00385EE7"/>
    <w:rsid w:val="003939FF"/>
    <w:rsid w:val="003942E3"/>
    <w:rsid w:val="003A2065"/>
    <w:rsid w:val="003A2223"/>
    <w:rsid w:val="003A2A0F"/>
    <w:rsid w:val="003A45A1"/>
    <w:rsid w:val="003A5B0A"/>
    <w:rsid w:val="003A6BAC"/>
    <w:rsid w:val="003A70A4"/>
    <w:rsid w:val="003A7EF3"/>
    <w:rsid w:val="003B159C"/>
    <w:rsid w:val="003B369F"/>
    <w:rsid w:val="003B36A3"/>
    <w:rsid w:val="003B64BB"/>
    <w:rsid w:val="003B7FE5"/>
    <w:rsid w:val="003C0D8B"/>
    <w:rsid w:val="003C11C8"/>
    <w:rsid w:val="003C2442"/>
    <w:rsid w:val="003C2702"/>
    <w:rsid w:val="003C7806"/>
    <w:rsid w:val="003D109F"/>
    <w:rsid w:val="003D2478"/>
    <w:rsid w:val="003D34EF"/>
    <w:rsid w:val="003D359E"/>
    <w:rsid w:val="003D3C45"/>
    <w:rsid w:val="003D5B1F"/>
    <w:rsid w:val="003E15FA"/>
    <w:rsid w:val="003E1654"/>
    <w:rsid w:val="003E55E4"/>
    <w:rsid w:val="003E74E3"/>
    <w:rsid w:val="003F05C7"/>
    <w:rsid w:val="003F243D"/>
    <w:rsid w:val="003F2CD4"/>
    <w:rsid w:val="003F320A"/>
    <w:rsid w:val="003F6BBE"/>
    <w:rsid w:val="003F71DD"/>
    <w:rsid w:val="004000E8"/>
    <w:rsid w:val="00402216"/>
    <w:rsid w:val="00402C23"/>
    <w:rsid w:val="00402E2B"/>
    <w:rsid w:val="0040422D"/>
    <w:rsid w:val="0040512B"/>
    <w:rsid w:val="00405CA5"/>
    <w:rsid w:val="00407CD3"/>
    <w:rsid w:val="00410134"/>
    <w:rsid w:val="00410B72"/>
    <w:rsid w:val="00410F18"/>
    <w:rsid w:val="0041263E"/>
    <w:rsid w:val="00413AAC"/>
    <w:rsid w:val="00413E92"/>
    <w:rsid w:val="00421105"/>
    <w:rsid w:val="00422AA4"/>
    <w:rsid w:val="00423AAE"/>
    <w:rsid w:val="004242F4"/>
    <w:rsid w:val="00426CAF"/>
    <w:rsid w:val="00427248"/>
    <w:rsid w:val="004305E8"/>
    <w:rsid w:val="004338AF"/>
    <w:rsid w:val="00435BD3"/>
    <w:rsid w:val="00437447"/>
    <w:rsid w:val="00441A92"/>
    <w:rsid w:val="00443184"/>
    <w:rsid w:val="004431DC"/>
    <w:rsid w:val="00444F56"/>
    <w:rsid w:val="00445299"/>
    <w:rsid w:val="00446488"/>
    <w:rsid w:val="0045007A"/>
    <w:rsid w:val="004507F5"/>
    <w:rsid w:val="004517AA"/>
    <w:rsid w:val="00452CAC"/>
    <w:rsid w:val="00457565"/>
    <w:rsid w:val="00457B71"/>
    <w:rsid w:val="00464DA8"/>
    <w:rsid w:val="004668E8"/>
    <w:rsid w:val="004669E2"/>
    <w:rsid w:val="00470C31"/>
    <w:rsid w:val="0047179D"/>
    <w:rsid w:val="00471DE0"/>
    <w:rsid w:val="004734D0"/>
    <w:rsid w:val="0047556B"/>
    <w:rsid w:val="00475EDF"/>
    <w:rsid w:val="00477768"/>
    <w:rsid w:val="00481E5B"/>
    <w:rsid w:val="004852BD"/>
    <w:rsid w:val="004913FE"/>
    <w:rsid w:val="00492BC5"/>
    <w:rsid w:val="004941D1"/>
    <w:rsid w:val="00494F74"/>
    <w:rsid w:val="004964F1"/>
    <w:rsid w:val="00497F1A"/>
    <w:rsid w:val="004A16BC"/>
    <w:rsid w:val="004A2B94"/>
    <w:rsid w:val="004B5CAC"/>
    <w:rsid w:val="004B6F6A"/>
    <w:rsid w:val="004B7C0C"/>
    <w:rsid w:val="004C3898"/>
    <w:rsid w:val="004C5FC4"/>
    <w:rsid w:val="004C6A41"/>
    <w:rsid w:val="004D36B1"/>
    <w:rsid w:val="004D553C"/>
    <w:rsid w:val="004D7EBD"/>
    <w:rsid w:val="004E2680"/>
    <w:rsid w:val="004E28F9"/>
    <w:rsid w:val="004E462E"/>
    <w:rsid w:val="004E55D7"/>
    <w:rsid w:val="004E56DC"/>
    <w:rsid w:val="004E76F4"/>
    <w:rsid w:val="004E7A15"/>
    <w:rsid w:val="004F0B4E"/>
    <w:rsid w:val="004F0B6C"/>
    <w:rsid w:val="004F2078"/>
    <w:rsid w:val="004F4DA3"/>
    <w:rsid w:val="004F66CA"/>
    <w:rsid w:val="004F7E7E"/>
    <w:rsid w:val="00500D18"/>
    <w:rsid w:val="00503809"/>
    <w:rsid w:val="00504BA2"/>
    <w:rsid w:val="00506557"/>
    <w:rsid w:val="0050677A"/>
    <w:rsid w:val="0051070B"/>
    <w:rsid w:val="005108D8"/>
    <w:rsid w:val="005116F9"/>
    <w:rsid w:val="00511D21"/>
    <w:rsid w:val="00514FAE"/>
    <w:rsid w:val="005153A7"/>
    <w:rsid w:val="005155E4"/>
    <w:rsid w:val="005219CF"/>
    <w:rsid w:val="00526367"/>
    <w:rsid w:val="00533B15"/>
    <w:rsid w:val="00534B1C"/>
    <w:rsid w:val="00534B59"/>
    <w:rsid w:val="00536759"/>
    <w:rsid w:val="00537C62"/>
    <w:rsid w:val="00543E51"/>
    <w:rsid w:val="00546970"/>
    <w:rsid w:val="00546FA6"/>
    <w:rsid w:val="005539CC"/>
    <w:rsid w:val="00553BC4"/>
    <w:rsid w:val="00554E19"/>
    <w:rsid w:val="0056121F"/>
    <w:rsid w:val="005636C5"/>
    <w:rsid w:val="0056714B"/>
    <w:rsid w:val="0057012C"/>
    <w:rsid w:val="005708DD"/>
    <w:rsid w:val="00572505"/>
    <w:rsid w:val="0057540D"/>
    <w:rsid w:val="00582809"/>
    <w:rsid w:val="0058798C"/>
    <w:rsid w:val="005900FA"/>
    <w:rsid w:val="00591410"/>
    <w:rsid w:val="005935A4"/>
    <w:rsid w:val="005948C2"/>
    <w:rsid w:val="00595DCA"/>
    <w:rsid w:val="0059779B"/>
    <w:rsid w:val="005A1801"/>
    <w:rsid w:val="005A209A"/>
    <w:rsid w:val="005A2613"/>
    <w:rsid w:val="005A662D"/>
    <w:rsid w:val="005A7F93"/>
    <w:rsid w:val="005B0A35"/>
    <w:rsid w:val="005B1409"/>
    <w:rsid w:val="005B35D7"/>
    <w:rsid w:val="005B392A"/>
    <w:rsid w:val="005B3AA3"/>
    <w:rsid w:val="005B4A6B"/>
    <w:rsid w:val="005B6F83"/>
    <w:rsid w:val="005C74FB"/>
    <w:rsid w:val="005D1602"/>
    <w:rsid w:val="005D1C4E"/>
    <w:rsid w:val="005D3194"/>
    <w:rsid w:val="005D37A6"/>
    <w:rsid w:val="005D5E44"/>
    <w:rsid w:val="005D61F0"/>
    <w:rsid w:val="005E0248"/>
    <w:rsid w:val="005E0424"/>
    <w:rsid w:val="005E385F"/>
    <w:rsid w:val="005E461B"/>
    <w:rsid w:val="005E5B81"/>
    <w:rsid w:val="005E6339"/>
    <w:rsid w:val="005E6573"/>
    <w:rsid w:val="005E65F5"/>
    <w:rsid w:val="005F168B"/>
    <w:rsid w:val="005F2CB1"/>
    <w:rsid w:val="005F3025"/>
    <w:rsid w:val="005F496B"/>
    <w:rsid w:val="005F618C"/>
    <w:rsid w:val="005F70BD"/>
    <w:rsid w:val="0060283C"/>
    <w:rsid w:val="006029A3"/>
    <w:rsid w:val="00604F14"/>
    <w:rsid w:val="00605722"/>
    <w:rsid w:val="00611B83"/>
    <w:rsid w:val="00613202"/>
    <w:rsid w:val="00613257"/>
    <w:rsid w:val="00614975"/>
    <w:rsid w:val="006204FF"/>
    <w:rsid w:val="00620A71"/>
    <w:rsid w:val="00620D80"/>
    <w:rsid w:val="006234A6"/>
    <w:rsid w:val="00623F49"/>
    <w:rsid w:val="00630001"/>
    <w:rsid w:val="006311B3"/>
    <w:rsid w:val="0063284C"/>
    <w:rsid w:val="006335B2"/>
    <w:rsid w:val="00636398"/>
    <w:rsid w:val="006368D3"/>
    <w:rsid w:val="00636AF5"/>
    <w:rsid w:val="0063730D"/>
    <w:rsid w:val="006377EC"/>
    <w:rsid w:val="006406E4"/>
    <w:rsid w:val="0064151F"/>
    <w:rsid w:val="00641533"/>
    <w:rsid w:val="0064208D"/>
    <w:rsid w:val="00643475"/>
    <w:rsid w:val="0064396A"/>
    <w:rsid w:val="0064624E"/>
    <w:rsid w:val="00650AB9"/>
    <w:rsid w:val="00650C3E"/>
    <w:rsid w:val="00653757"/>
    <w:rsid w:val="00655733"/>
    <w:rsid w:val="00655ACD"/>
    <w:rsid w:val="00656A92"/>
    <w:rsid w:val="00656DDE"/>
    <w:rsid w:val="0066011D"/>
    <w:rsid w:val="006607C0"/>
    <w:rsid w:val="006613A6"/>
    <w:rsid w:val="006627A2"/>
    <w:rsid w:val="006634E6"/>
    <w:rsid w:val="00663D2C"/>
    <w:rsid w:val="006641C1"/>
    <w:rsid w:val="0066432E"/>
    <w:rsid w:val="00664951"/>
    <w:rsid w:val="006655EE"/>
    <w:rsid w:val="0066777A"/>
    <w:rsid w:val="00667EE7"/>
    <w:rsid w:val="00670922"/>
    <w:rsid w:val="00670BE1"/>
    <w:rsid w:val="0067218F"/>
    <w:rsid w:val="006721D2"/>
    <w:rsid w:val="006723D0"/>
    <w:rsid w:val="006741F2"/>
    <w:rsid w:val="00674CC3"/>
    <w:rsid w:val="00675C72"/>
    <w:rsid w:val="00675F36"/>
    <w:rsid w:val="006771F9"/>
    <w:rsid w:val="006776D7"/>
    <w:rsid w:val="00681003"/>
    <w:rsid w:val="006817C9"/>
    <w:rsid w:val="006836B3"/>
    <w:rsid w:val="00683C99"/>
    <w:rsid w:val="00683ECE"/>
    <w:rsid w:val="0068597C"/>
    <w:rsid w:val="00685F2E"/>
    <w:rsid w:val="0068726E"/>
    <w:rsid w:val="00695FC2"/>
    <w:rsid w:val="006961F2"/>
    <w:rsid w:val="00696949"/>
    <w:rsid w:val="00697052"/>
    <w:rsid w:val="006A01CD"/>
    <w:rsid w:val="006A06CC"/>
    <w:rsid w:val="006A46FB"/>
    <w:rsid w:val="006A4A43"/>
    <w:rsid w:val="006A5E28"/>
    <w:rsid w:val="006A697B"/>
    <w:rsid w:val="006A7AFF"/>
    <w:rsid w:val="006B10DB"/>
    <w:rsid w:val="006B1816"/>
    <w:rsid w:val="006B2099"/>
    <w:rsid w:val="006B2E68"/>
    <w:rsid w:val="006B405C"/>
    <w:rsid w:val="006B50CF"/>
    <w:rsid w:val="006C03B8"/>
    <w:rsid w:val="006C13A7"/>
    <w:rsid w:val="006C5EC9"/>
    <w:rsid w:val="006C6059"/>
    <w:rsid w:val="006C7522"/>
    <w:rsid w:val="006D6F08"/>
    <w:rsid w:val="006E062C"/>
    <w:rsid w:val="006E1C82"/>
    <w:rsid w:val="006E28B7"/>
    <w:rsid w:val="006E2A9B"/>
    <w:rsid w:val="006E3310"/>
    <w:rsid w:val="006E4E39"/>
    <w:rsid w:val="006E4F83"/>
    <w:rsid w:val="006E565E"/>
    <w:rsid w:val="006E673D"/>
    <w:rsid w:val="006E7D3B"/>
    <w:rsid w:val="006E7FBC"/>
    <w:rsid w:val="006F1B70"/>
    <w:rsid w:val="006F341D"/>
    <w:rsid w:val="006F3CDE"/>
    <w:rsid w:val="006F58D4"/>
    <w:rsid w:val="006F605E"/>
    <w:rsid w:val="006F6582"/>
    <w:rsid w:val="006F709A"/>
    <w:rsid w:val="0070346E"/>
    <w:rsid w:val="00704EDB"/>
    <w:rsid w:val="00706101"/>
    <w:rsid w:val="007068C8"/>
    <w:rsid w:val="00707072"/>
    <w:rsid w:val="00707D61"/>
    <w:rsid w:val="00712287"/>
    <w:rsid w:val="00712341"/>
    <w:rsid w:val="00712452"/>
    <w:rsid w:val="00712772"/>
    <w:rsid w:val="00712E5A"/>
    <w:rsid w:val="007148D3"/>
    <w:rsid w:val="00715713"/>
    <w:rsid w:val="00715B9A"/>
    <w:rsid w:val="007205C6"/>
    <w:rsid w:val="007239A3"/>
    <w:rsid w:val="007257D0"/>
    <w:rsid w:val="00726EA6"/>
    <w:rsid w:val="00727208"/>
    <w:rsid w:val="0072750D"/>
    <w:rsid w:val="00727680"/>
    <w:rsid w:val="007348B1"/>
    <w:rsid w:val="007362A6"/>
    <w:rsid w:val="00736D7D"/>
    <w:rsid w:val="00737CBA"/>
    <w:rsid w:val="007402F5"/>
    <w:rsid w:val="00740E58"/>
    <w:rsid w:val="007445A0"/>
    <w:rsid w:val="0074524B"/>
    <w:rsid w:val="00747D8B"/>
    <w:rsid w:val="00750097"/>
    <w:rsid w:val="00751228"/>
    <w:rsid w:val="007558EC"/>
    <w:rsid w:val="00755ABD"/>
    <w:rsid w:val="00755F18"/>
    <w:rsid w:val="00756E52"/>
    <w:rsid w:val="007571E1"/>
    <w:rsid w:val="00757A16"/>
    <w:rsid w:val="007604B2"/>
    <w:rsid w:val="00765281"/>
    <w:rsid w:val="00766A23"/>
    <w:rsid w:val="00766BAD"/>
    <w:rsid w:val="0076746D"/>
    <w:rsid w:val="00767C42"/>
    <w:rsid w:val="007729A2"/>
    <w:rsid w:val="00772A86"/>
    <w:rsid w:val="00774DA7"/>
    <w:rsid w:val="007755F2"/>
    <w:rsid w:val="00776758"/>
    <w:rsid w:val="00776971"/>
    <w:rsid w:val="00780A80"/>
    <w:rsid w:val="0078177E"/>
    <w:rsid w:val="0078304C"/>
    <w:rsid w:val="0078335C"/>
    <w:rsid w:val="00783673"/>
    <w:rsid w:val="00785490"/>
    <w:rsid w:val="0078730F"/>
    <w:rsid w:val="00787FEC"/>
    <w:rsid w:val="007925EA"/>
    <w:rsid w:val="00793CD8"/>
    <w:rsid w:val="00795C92"/>
    <w:rsid w:val="00796231"/>
    <w:rsid w:val="00797774"/>
    <w:rsid w:val="007A1CB3"/>
    <w:rsid w:val="007A306F"/>
    <w:rsid w:val="007A38FE"/>
    <w:rsid w:val="007A43A6"/>
    <w:rsid w:val="007A58A6"/>
    <w:rsid w:val="007B0F7A"/>
    <w:rsid w:val="007B1C9E"/>
    <w:rsid w:val="007B3D2D"/>
    <w:rsid w:val="007B50AE"/>
    <w:rsid w:val="007B51DF"/>
    <w:rsid w:val="007B6EB3"/>
    <w:rsid w:val="007B798D"/>
    <w:rsid w:val="007B7DD1"/>
    <w:rsid w:val="007C0328"/>
    <w:rsid w:val="007C05DD"/>
    <w:rsid w:val="007C1493"/>
    <w:rsid w:val="007C2581"/>
    <w:rsid w:val="007C3D18"/>
    <w:rsid w:val="007C60BF"/>
    <w:rsid w:val="007C6A07"/>
    <w:rsid w:val="007C75A1"/>
    <w:rsid w:val="007C77A5"/>
    <w:rsid w:val="007D0181"/>
    <w:rsid w:val="007D04E5"/>
    <w:rsid w:val="007D4815"/>
    <w:rsid w:val="007D5901"/>
    <w:rsid w:val="007D5982"/>
    <w:rsid w:val="007D7526"/>
    <w:rsid w:val="007D7EDB"/>
    <w:rsid w:val="007E4610"/>
    <w:rsid w:val="007E4715"/>
    <w:rsid w:val="007E505B"/>
    <w:rsid w:val="007E7091"/>
    <w:rsid w:val="007E7A75"/>
    <w:rsid w:val="007F2659"/>
    <w:rsid w:val="00803FAE"/>
    <w:rsid w:val="00805B88"/>
    <w:rsid w:val="0080605F"/>
    <w:rsid w:val="00807786"/>
    <w:rsid w:val="0081118C"/>
    <w:rsid w:val="00811FCB"/>
    <w:rsid w:val="00812625"/>
    <w:rsid w:val="008158D6"/>
    <w:rsid w:val="00817196"/>
    <w:rsid w:val="0082091E"/>
    <w:rsid w:val="008235DB"/>
    <w:rsid w:val="00823750"/>
    <w:rsid w:val="00824AB4"/>
    <w:rsid w:val="00825AC1"/>
    <w:rsid w:val="00825C42"/>
    <w:rsid w:val="00825D25"/>
    <w:rsid w:val="00827D6F"/>
    <w:rsid w:val="008324B7"/>
    <w:rsid w:val="0083715E"/>
    <w:rsid w:val="0083750D"/>
    <w:rsid w:val="008375C0"/>
    <w:rsid w:val="008376AC"/>
    <w:rsid w:val="008421F5"/>
    <w:rsid w:val="008444E8"/>
    <w:rsid w:val="00844E80"/>
    <w:rsid w:val="00846FE7"/>
    <w:rsid w:val="00847CF9"/>
    <w:rsid w:val="0085633F"/>
    <w:rsid w:val="00856911"/>
    <w:rsid w:val="008578F8"/>
    <w:rsid w:val="00864CF8"/>
    <w:rsid w:val="0086721C"/>
    <w:rsid w:val="008677FD"/>
    <w:rsid w:val="008706D4"/>
    <w:rsid w:val="00870F8A"/>
    <w:rsid w:val="008719A4"/>
    <w:rsid w:val="00871D23"/>
    <w:rsid w:val="0087341A"/>
    <w:rsid w:val="00873D58"/>
    <w:rsid w:val="00874312"/>
    <w:rsid w:val="0087437C"/>
    <w:rsid w:val="00875CD7"/>
    <w:rsid w:val="0087600E"/>
    <w:rsid w:val="00876B4D"/>
    <w:rsid w:val="00877868"/>
    <w:rsid w:val="00877F18"/>
    <w:rsid w:val="00885C4C"/>
    <w:rsid w:val="008941E3"/>
    <w:rsid w:val="00894A88"/>
    <w:rsid w:val="00895386"/>
    <w:rsid w:val="00895FFB"/>
    <w:rsid w:val="008A21FF"/>
    <w:rsid w:val="008A2CE2"/>
    <w:rsid w:val="008A30AC"/>
    <w:rsid w:val="008A44B8"/>
    <w:rsid w:val="008A51A8"/>
    <w:rsid w:val="008A54C7"/>
    <w:rsid w:val="008A77D8"/>
    <w:rsid w:val="008B0483"/>
    <w:rsid w:val="008B120C"/>
    <w:rsid w:val="008B47FE"/>
    <w:rsid w:val="008B51A0"/>
    <w:rsid w:val="008B592A"/>
    <w:rsid w:val="008B6618"/>
    <w:rsid w:val="008B7B5C"/>
    <w:rsid w:val="008C0C99"/>
    <w:rsid w:val="008C2017"/>
    <w:rsid w:val="008C20E0"/>
    <w:rsid w:val="008C2585"/>
    <w:rsid w:val="008C4958"/>
    <w:rsid w:val="008C4B0A"/>
    <w:rsid w:val="008C4BAA"/>
    <w:rsid w:val="008C6AE8"/>
    <w:rsid w:val="008C7573"/>
    <w:rsid w:val="008D00A5"/>
    <w:rsid w:val="008D1F39"/>
    <w:rsid w:val="008D2FD8"/>
    <w:rsid w:val="008D34F1"/>
    <w:rsid w:val="008D39D8"/>
    <w:rsid w:val="008D6D1A"/>
    <w:rsid w:val="008E065E"/>
    <w:rsid w:val="008E0927"/>
    <w:rsid w:val="008E0B29"/>
    <w:rsid w:val="008E1909"/>
    <w:rsid w:val="008E70C2"/>
    <w:rsid w:val="008F1EAB"/>
    <w:rsid w:val="008F2F99"/>
    <w:rsid w:val="008F33DC"/>
    <w:rsid w:val="008F477F"/>
    <w:rsid w:val="008F4B09"/>
    <w:rsid w:val="00902350"/>
    <w:rsid w:val="0090336B"/>
    <w:rsid w:val="00903F57"/>
    <w:rsid w:val="009050BE"/>
    <w:rsid w:val="009053AA"/>
    <w:rsid w:val="00905CC0"/>
    <w:rsid w:val="00906939"/>
    <w:rsid w:val="00907A7E"/>
    <w:rsid w:val="00910B7D"/>
    <w:rsid w:val="00911DFB"/>
    <w:rsid w:val="009125B8"/>
    <w:rsid w:val="009139D9"/>
    <w:rsid w:val="00914AD8"/>
    <w:rsid w:val="00916079"/>
    <w:rsid w:val="00917CE9"/>
    <w:rsid w:val="00920BF2"/>
    <w:rsid w:val="00922010"/>
    <w:rsid w:val="00925383"/>
    <w:rsid w:val="00931BD9"/>
    <w:rsid w:val="00932582"/>
    <w:rsid w:val="00933C31"/>
    <w:rsid w:val="0093457C"/>
    <w:rsid w:val="009359E5"/>
    <w:rsid w:val="00936875"/>
    <w:rsid w:val="009368F3"/>
    <w:rsid w:val="00941636"/>
    <w:rsid w:val="00943742"/>
    <w:rsid w:val="00945C05"/>
    <w:rsid w:val="00946945"/>
    <w:rsid w:val="00947713"/>
    <w:rsid w:val="00950DE7"/>
    <w:rsid w:val="009515A8"/>
    <w:rsid w:val="00952A54"/>
    <w:rsid w:val="00953920"/>
    <w:rsid w:val="00953CE7"/>
    <w:rsid w:val="00953D47"/>
    <w:rsid w:val="0095681E"/>
    <w:rsid w:val="009572D4"/>
    <w:rsid w:val="00961921"/>
    <w:rsid w:val="0096365B"/>
    <w:rsid w:val="0096430A"/>
    <w:rsid w:val="0096554B"/>
    <w:rsid w:val="0096584A"/>
    <w:rsid w:val="00970F73"/>
    <w:rsid w:val="00971F08"/>
    <w:rsid w:val="009735FB"/>
    <w:rsid w:val="00974545"/>
    <w:rsid w:val="0097603D"/>
    <w:rsid w:val="00976949"/>
    <w:rsid w:val="00980477"/>
    <w:rsid w:val="00980ED3"/>
    <w:rsid w:val="00981620"/>
    <w:rsid w:val="0098518A"/>
    <w:rsid w:val="00985253"/>
    <w:rsid w:val="009853B3"/>
    <w:rsid w:val="0098611C"/>
    <w:rsid w:val="00990630"/>
    <w:rsid w:val="00991761"/>
    <w:rsid w:val="009933BB"/>
    <w:rsid w:val="00994DCA"/>
    <w:rsid w:val="00995CCF"/>
    <w:rsid w:val="009960EC"/>
    <w:rsid w:val="009970DD"/>
    <w:rsid w:val="00997BC8"/>
    <w:rsid w:val="009A0FBA"/>
    <w:rsid w:val="009A1601"/>
    <w:rsid w:val="009A3BB6"/>
    <w:rsid w:val="009A3F93"/>
    <w:rsid w:val="009A462D"/>
    <w:rsid w:val="009A5CBA"/>
    <w:rsid w:val="009B1F30"/>
    <w:rsid w:val="009B3AC2"/>
    <w:rsid w:val="009B3E6C"/>
    <w:rsid w:val="009B4DF4"/>
    <w:rsid w:val="009B4E3D"/>
    <w:rsid w:val="009B564E"/>
    <w:rsid w:val="009B7026"/>
    <w:rsid w:val="009B7E87"/>
    <w:rsid w:val="009C0169"/>
    <w:rsid w:val="009C403E"/>
    <w:rsid w:val="009D4FF0"/>
    <w:rsid w:val="009D703C"/>
    <w:rsid w:val="009D718F"/>
    <w:rsid w:val="009E028E"/>
    <w:rsid w:val="009E068F"/>
    <w:rsid w:val="009E14E0"/>
    <w:rsid w:val="009E35DB"/>
    <w:rsid w:val="009E47A3"/>
    <w:rsid w:val="009E4D73"/>
    <w:rsid w:val="009E7EFA"/>
    <w:rsid w:val="009F0095"/>
    <w:rsid w:val="009F07A8"/>
    <w:rsid w:val="009F08F3"/>
    <w:rsid w:val="009F1A80"/>
    <w:rsid w:val="009F344F"/>
    <w:rsid w:val="009F6C7D"/>
    <w:rsid w:val="009F6EB4"/>
    <w:rsid w:val="00A031D8"/>
    <w:rsid w:val="00A048A8"/>
    <w:rsid w:val="00A04F49"/>
    <w:rsid w:val="00A133AA"/>
    <w:rsid w:val="00A13AF3"/>
    <w:rsid w:val="00A13E54"/>
    <w:rsid w:val="00A17F63"/>
    <w:rsid w:val="00A2193B"/>
    <w:rsid w:val="00A2208E"/>
    <w:rsid w:val="00A2351A"/>
    <w:rsid w:val="00A25241"/>
    <w:rsid w:val="00A264A9"/>
    <w:rsid w:val="00A26DCF"/>
    <w:rsid w:val="00A27785"/>
    <w:rsid w:val="00A30187"/>
    <w:rsid w:val="00A3448A"/>
    <w:rsid w:val="00A358A5"/>
    <w:rsid w:val="00A36297"/>
    <w:rsid w:val="00A41134"/>
    <w:rsid w:val="00A41E2B"/>
    <w:rsid w:val="00A45B74"/>
    <w:rsid w:val="00A5120E"/>
    <w:rsid w:val="00A52E1D"/>
    <w:rsid w:val="00A570E0"/>
    <w:rsid w:val="00A61499"/>
    <w:rsid w:val="00A627CC"/>
    <w:rsid w:val="00A62A77"/>
    <w:rsid w:val="00A63483"/>
    <w:rsid w:val="00A64897"/>
    <w:rsid w:val="00A657D7"/>
    <w:rsid w:val="00A660AC"/>
    <w:rsid w:val="00A66AC8"/>
    <w:rsid w:val="00A67E6C"/>
    <w:rsid w:val="00A71B99"/>
    <w:rsid w:val="00A71F55"/>
    <w:rsid w:val="00A739D0"/>
    <w:rsid w:val="00A7561D"/>
    <w:rsid w:val="00A761D4"/>
    <w:rsid w:val="00A77EC4"/>
    <w:rsid w:val="00A829F8"/>
    <w:rsid w:val="00A8777A"/>
    <w:rsid w:val="00A92879"/>
    <w:rsid w:val="00A93E84"/>
    <w:rsid w:val="00A9442A"/>
    <w:rsid w:val="00AA016F"/>
    <w:rsid w:val="00AA1ED6"/>
    <w:rsid w:val="00AA3CB1"/>
    <w:rsid w:val="00AA51D6"/>
    <w:rsid w:val="00AA7B7F"/>
    <w:rsid w:val="00AB0619"/>
    <w:rsid w:val="00AB0BC8"/>
    <w:rsid w:val="00AB11CA"/>
    <w:rsid w:val="00AB14D9"/>
    <w:rsid w:val="00AB2259"/>
    <w:rsid w:val="00AB25CC"/>
    <w:rsid w:val="00AB4AB8"/>
    <w:rsid w:val="00AB54F4"/>
    <w:rsid w:val="00AB655E"/>
    <w:rsid w:val="00AC007F"/>
    <w:rsid w:val="00AC05B0"/>
    <w:rsid w:val="00AC2ECD"/>
    <w:rsid w:val="00AC3119"/>
    <w:rsid w:val="00AC49FB"/>
    <w:rsid w:val="00AC5A10"/>
    <w:rsid w:val="00AC6B15"/>
    <w:rsid w:val="00AD0AA3"/>
    <w:rsid w:val="00AD3F94"/>
    <w:rsid w:val="00AD4A5A"/>
    <w:rsid w:val="00AE27AC"/>
    <w:rsid w:val="00AE305F"/>
    <w:rsid w:val="00AE40E0"/>
    <w:rsid w:val="00AE43CF"/>
    <w:rsid w:val="00AE4DBA"/>
    <w:rsid w:val="00AE4F07"/>
    <w:rsid w:val="00AF1C5D"/>
    <w:rsid w:val="00AF387C"/>
    <w:rsid w:val="00AF42D7"/>
    <w:rsid w:val="00AF4612"/>
    <w:rsid w:val="00AF7BEA"/>
    <w:rsid w:val="00B006FE"/>
    <w:rsid w:val="00B007CB"/>
    <w:rsid w:val="00B02AA9"/>
    <w:rsid w:val="00B02FA3"/>
    <w:rsid w:val="00B03D79"/>
    <w:rsid w:val="00B05084"/>
    <w:rsid w:val="00B077E0"/>
    <w:rsid w:val="00B13BF6"/>
    <w:rsid w:val="00B157F9"/>
    <w:rsid w:val="00B16B00"/>
    <w:rsid w:val="00B20256"/>
    <w:rsid w:val="00B20D09"/>
    <w:rsid w:val="00B21A70"/>
    <w:rsid w:val="00B2302F"/>
    <w:rsid w:val="00B23FD8"/>
    <w:rsid w:val="00B2763F"/>
    <w:rsid w:val="00B27AAC"/>
    <w:rsid w:val="00B30929"/>
    <w:rsid w:val="00B32455"/>
    <w:rsid w:val="00B37013"/>
    <w:rsid w:val="00B372AA"/>
    <w:rsid w:val="00B40445"/>
    <w:rsid w:val="00B409E0"/>
    <w:rsid w:val="00B41702"/>
    <w:rsid w:val="00B41888"/>
    <w:rsid w:val="00B42E8E"/>
    <w:rsid w:val="00B45A52"/>
    <w:rsid w:val="00B46175"/>
    <w:rsid w:val="00B46EBE"/>
    <w:rsid w:val="00B47FB4"/>
    <w:rsid w:val="00B5176A"/>
    <w:rsid w:val="00B548B7"/>
    <w:rsid w:val="00B55FB7"/>
    <w:rsid w:val="00B62475"/>
    <w:rsid w:val="00B65FC7"/>
    <w:rsid w:val="00B6636B"/>
    <w:rsid w:val="00B664C7"/>
    <w:rsid w:val="00B7080E"/>
    <w:rsid w:val="00B739F6"/>
    <w:rsid w:val="00B803D7"/>
    <w:rsid w:val="00B81A6C"/>
    <w:rsid w:val="00B85DE5"/>
    <w:rsid w:val="00B868B2"/>
    <w:rsid w:val="00B90F73"/>
    <w:rsid w:val="00B93B59"/>
    <w:rsid w:val="00B9406A"/>
    <w:rsid w:val="00BA1044"/>
    <w:rsid w:val="00BA2280"/>
    <w:rsid w:val="00BA2A08"/>
    <w:rsid w:val="00BA56D2"/>
    <w:rsid w:val="00BA6E4B"/>
    <w:rsid w:val="00BA76E0"/>
    <w:rsid w:val="00BB1F72"/>
    <w:rsid w:val="00BB2A25"/>
    <w:rsid w:val="00BB4D5B"/>
    <w:rsid w:val="00BB51E9"/>
    <w:rsid w:val="00BC0FDC"/>
    <w:rsid w:val="00BC3053"/>
    <w:rsid w:val="00BC4D2E"/>
    <w:rsid w:val="00BC56B2"/>
    <w:rsid w:val="00BC7DEF"/>
    <w:rsid w:val="00BD42D8"/>
    <w:rsid w:val="00BD48AC"/>
    <w:rsid w:val="00BD5F1A"/>
    <w:rsid w:val="00BD6358"/>
    <w:rsid w:val="00BD68A4"/>
    <w:rsid w:val="00BE1234"/>
    <w:rsid w:val="00BE29CF"/>
    <w:rsid w:val="00BE2FA6"/>
    <w:rsid w:val="00BE333F"/>
    <w:rsid w:val="00BE550D"/>
    <w:rsid w:val="00BE62DA"/>
    <w:rsid w:val="00BE7406"/>
    <w:rsid w:val="00BE7603"/>
    <w:rsid w:val="00BF295D"/>
    <w:rsid w:val="00BF3279"/>
    <w:rsid w:val="00BF4D7B"/>
    <w:rsid w:val="00BF5999"/>
    <w:rsid w:val="00BF6DB1"/>
    <w:rsid w:val="00BF74C7"/>
    <w:rsid w:val="00C015F1"/>
    <w:rsid w:val="00C01F33"/>
    <w:rsid w:val="00C02CC6"/>
    <w:rsid w:val="00C040F7"/>
    <w:rsid w:val="00C044AB"/>
    <w:rsid w:val="00C05706"/>
    <w:rsid w:val="00C05ACE"/>
    <w:rsid w:val="00C07377"/>
    <w:rsid w:val="00C10478"/>
    <w:rsid w:val="00C12107"/>
    <w:rsid w:val="00C148F0"/>
    <w:rsid w:val="00C14D4B"/>
    <w:rsid w:val="00C154BB"/>
    <w:rsid w:val="00C17111"/>
    <w:rsid w:val="00C17E4D"/>
    <w:rsid w:val="00C221B5"/>
    <w:rsid w:val="00C26C85"/>
    <w:rsid w:val="00C279B5"/>
    <w:rsid w:val="00C27C45"/>
    <w:rsid w:val="00C368C0"/>
    <w:rsid w:val="00C3719D"/>
    <w:rsid w:val="00C37CB2"/>
    <w:rsid w:val="00C473A5"/>
    <w:rsid w:val="00C52E07"/>
    <w:rsid w:val="00C54995"/>
    <w:rsid w:val="00C54D41"/>
    <w:rsid w:val="00C60783"/>
    <w:rsid w:val="00C61438"/>
    <w:rsid w:val="00C64672"/>
    <w:rsid w:val="00C70697"/>
    <w:rsid w:val="00C71128"/>
    <w:rsid w:val="00C72093"/>
    <w:rsid w:val="00C72EF4"/>
    <w:rsid w:val="00C744FE"/>
    <w:rsid w:val="00C75D2F"/>
    <w:rsid w:val="00C767BE"/>
    <w:rsid w:val="00C76E3C"/>
    <w:rsid w:val="00C7766B"/>
    <w:rsid w:val="00C80BE3"/>
    <w:rsid w:val="00C81568"/>
    <w:rsid w:val="00C86081"/>
    <w:rsid w:val="00C9027A"/>
    <w:rsid w:val="00C9068E"/>
    <w:rsid w:val="00C93814"/>
    <w:rsid w:val="00C93C4B"/>
    <w:rsid w:val="00C944AB"/>
    <w:rsid w:val="00C95B40"/>
    <w:rsid w:val="00C971BD"/>
    <w:rsid w:val="00CA1ED8"/>
    <w:rsid w:val="00CA5779"/>
    <w:rsid w:val="00CA600C"/>
    <w:rsid w:val="00CB1F63"/>
    <w:rsid w:val="00CB35D0"/>
    <w:rsid w:val="00CB7170"/>
    <w:rsid w:val="00CC040E"/>
    <w:rsid w:val="00CC111F"/>
    <w:rsid w:val="00CC2011"/>
    <w:rsid w:val="00CC3A0D"/>
    <w:rsid w:val="00CC3EA0"/>
    <w:rsid w:val="00CC7B45"/>
    <w:rsid w:val="00CD0230"/>
    <w:rsid w:val="00CD1188"/>
    <w:rsid w:val="00CD2ED1"/>
    <w:rsid w:val="00CD337B"/>
    <w:rsid w:val="00CD574A"/>
    <w:rsid w:val="00CE0424"/>
    <w:rsid w:val="00CE1B06"/>
    <w:rsid w:val="00CE3724"/>
    <w:rsid w:val="00CE50FC"/>
    <w:rsid w:val="00CE63E5"/>
    <w:rsid w:val="00CE7561"/>
    <w:rsid w:val="00CF1354"/>
    <w:rsid w:val="00CF24C4"/>
    <w:rsid w:val="00CF3B1F"/>
    <w:rsid w:val="00CF3BF6"/>
    <w:rsid w:val="00CF625B"/>
    <w:rsid w:val="00CF687E"/>
    <w:rsid w:val="00D0349B"/>
    <w:rsid w:val="00D034D6"/>
    <w:rsid w:val="00D10249"/>
    <w:rsid w:val="00D115C3"/>
    <w:rsid w:val="00D11897"/>
    <w:rsid w:val="00D13135"/>
    <w:rsid w:val="00D13E4E"/>
    <w:rsid w:val="00D1492C"/>
    <w:rsid w:val="00D220AE"/>
    <w:rsid w:val="00D22D94"/>
    <w:rsid w:val="00D239A7"/>
    <w:rsid w:val="00D23F47"/>
    <w:rsid w:val="00D25F7E"/>
    <w:rsid w:val="00D2702D"/>
    <w:rsid w:val="00D30C88"/>
    <w:rsid w:val="00D3504F"/>
    <w:rsid w:val="00D35723"/>
    <w:rsid w:val="00D36E71"/>
    <w:rsid w:val="00D37D87"/>
    <w:rsid w:val="00D40B33"/>
    <w:rsid w:val="00D4318F"/>
    <w:rsid w:val="00D438BF"/>
    <w:rsid w:val="00D440F8"/>
    <w:rsid w:val="00D546FF"/>
    <w:rsid w:val="00D55AD5"/>
    <w:rsid w:val="00D576CA"/>
    <w:rsid w:val="00D61646"/>
    <w:rsid w:val="00D61AF5"/>
    <w:rsid w:val="00D652B5"/>
    <w:rsid w:val="00D66155"/>
    <w:rsid w:val="00D661DD"/>
    <w:rsid w:val="00D708B0"/>
    <w:rsid w:val="00D70F17"/>
    <w:rsid w:val="00D732E2"/>
    <w:rsid w:val="00D75E17"/>
    <w:rsid w:val="00D77B1D"/>
    <w:rsid w:val="00D8021F"/>
    <w:rsid w:val="00D80383"/>
    <w:rsid w:val="00D80886"/>
    <w:rsid w:val="00D823C6"/>
    <w:rsid w:val="00D8327F"/>
    <w:rsid w:val="00D84A86"/>
    <w:rsid w:val="00D86CA3"/>
    <w:rsid w:val="00D871CE"/>
    <w:rsid w:val="00D87DE4"/>
    <w:rsid w:val="00D91098"/>
    <w:rsid w:val="00D9196D"/>
    <w:rsid w:val="00D92982"/>
    <w:rsid w:val="00D9525A"/>
    <w:rsid w:val="00D96230"/>
    <w:rsid w:val="00D96844"/>
    <w:rsid w:val="00DA1239"/>
    <w:rsid w:val="00DA1432"/>
    <w:rsid w:val="00DA2BAE"/>
    <w:rsid w:val="00DA305E"/>
    <w:rsid w:val="00DA4A03"/>
    <w:rsid w:val="00DA5417"/>
    <w:rsid w:val="00DA56E8"/>
    <w:rsid w:val="00DB05C5"/>
    <w:rsid w:val="00DB0A9F"/>
    <w:rsid w:val="00DB377D"/>
    <w:rsid w:val="00DC2D36"/>
    <w:rsid w:val="00DC3778"/>
    <w:rsid w:val="00DC53EF"/>
    <w:rsid w:val="00DD00FD"/>
    <w:rsid w:val="00DD04EB"/>
    <w:rsid w:val="00DD1CF9"/>
    <w:rsid w:val="00DD369C"/>
    <w:rsid w:val="00DD6521"/>
    <w:rsid w:val="00DE3AD1"/>
    <w:rsid w:val="00DE5608"/>
    <w:rsid w:val="00DE58D0"/>
    <w:rsid w:val="00DE654F"/>
    <w:rsid w:val="00DE73A5"/>
    <w:rsid w:val="00DE746B"/>
    <w:rsid w:val="00DF0B6E"/>
    <w:rsid w:val="00DF15E0"/>
    <w:rsid w:val="00DF37A0"/>
    <w:rsid w:val="00E110E7"/>
    <w:rsid w:val="00E11B20"/>
    <w:rsid w:val="00E1411A"/>
    <w:rsid w:val="00E17FA2"/>
    <w:rsid w:val="00E210AD"/>
    <w:rsid w:val="00E22330"/>
    <w:rsid w:val="00E23B03"/>
    <w:rsid w:val="00E30357"/>
    <w:rsid w:val="00E30B5A"/>
    <w:rsid w:val="00E3123D"/>
    <w:rsid w:val="00E31461"/>
    <w:rsid w:val="00E31D43"/>
    <w:rsid w:val="00E32608"/>
    <w:rsid w:val="00E34188"/>
    <w:rsid w:val="00E34B6E"/>
    <w:rsid w:val="00E35559"/>
    <w:rsid w:val="00E3723A"/>
    <w:rsid w:val="00E37860"/>
    <w:rsid w:val="00E446F1"/>
    <w:rsid w:val="00E46886"/>
    <w:rsid w:val="00E46CBA"/>
    <w:rsid w:val="00E47AEF"/>
    <w:rsid w:val="00E5307F"/>
    <w:rsid w:val="00E53B75"/>
    <w:rsid w:val="00E54C65"/>
    <w:rsid w:val="00E54E3B"/>
    <w:rsid w:val="00E56854"/>
    <w:rsid w:val="00E56E4C"/>
    <w:rsid w:val="00E57565"/>
    <w:rsid w:val="00E600E9"/>
    <w:rsid w:val="00E63838"/>
    <w:rsid w:val="00E64434"/>
    <w:rsid w:val="00E678B9"/>
    <w:rsid w:val="00E67C51"/>
    <w:rsid w:val="00E72EFC"/>
    <w:rsid w:val="00E735AD"/>
    <w:rsid w:val="00E75209"/>
    <w:rsid w:val="00E758EC"/>
    <w:rsid w:val="00E8234C"/>
    <w:rsid w:val="00E83AA9"/>
    <w:rsid w:val="00E85928"/>
    <w:rsid w:val="00E8758D"/>
    <w:rsid w:val="00E87822"/>
    <w:rsid w:val="00E90395"/>
    <w:rsid w:val="00E90E49"/>
    <w:rsid w:val="00E917F9"/>
    <w:rsid w:val="00E9291C"/>
    <w:rsid w:val="00E9306A"/>
    <w:rsid w:val="00E93FFE"/>
    <w:rsid w:val="00E94D17"/>
    <w:rsid w:val="00E94F8A"/>
    <w:rsid w:val="00EA033A"/>
    <w:rsid w:val="00EA44A8"/>
    <w:rsid w:val="00EA5B62"/>
    <w:rsid w:val="00EA641F"/>
    <w:rsid w:val="00EA7A41"/>
    <w:rsid w:val="00EB077B"/>
    <w:rsid w:val="00EB1C65"/>
    <w:rsid w:val="00EB40FF"/>
    <w:rsid w:val="00EB4EA2"/>
    <w:rsid w:val="00EC24D5"/>
    <w:rsid w:val="00EC27C6"/>
    <w:rsid w:val="00EC4207"/>
    <w:rsid w:val="00EC5653"/>
    <w:rsid w:val="00EC71CE"/>
    <w:rsid w:val="00ED00FC"/>
    <w:rsid w:val="00ED1006"/>
    <w:rsid w:val="00ED78D6"/>
    <w:rsid w:val="00EE0398"/>
    <w:rsid w:val="00EE1FE8"/>
    <w:rsid w:val="00EE2E60"/>
    <w:rsid w:val="00EE3D2D"/>
    <w:rsid w:val="00EE628F"/>
    <w:rsid w:val="00EF0E88"/>
    <w:rsid w:val="00EF18FE"/>
    <w:rsid w:val="00EF5787"/>
    <w:rsid w:val="00EF60D0"/>
    <w:rsid w:val="00EF7EA0"/>
    <w:rsid w:val="00F031BB"/>
    <w:rsid w:val="00F037CB"/>
    <w:rsid w:val="00F0497D"/>
    <w:rsid w:val="00F0528D"/>
    <w:rsid w:val="00F05644"/>
    <w:rsid w:val="00F06C67"/>
    <w:rsid w:val="00F06DFD"/>
    <w:rsid w:val="00F071D1"/>
    <w:rsid w:val="00F07533"/>
    <w:rsid w:val="00F10629"/>
    <w:rsid w:val="00F15FA5"/>
    <w:rsid w:val="00F209B7"/>
    <w:rsid w:val="00F2376F"/>
    <w:rsid w:val="00F243D8"/>
    <w:rsid w:val="00F30828"/>
    <w:rsid w:val="00F313D6"/>
    <w:rsid w:val="00F35BA6"/>
    <w:rsid w:val="00F36D3D"/>
    <w:rsid w:val="00F40F0C"/>
    <w:rsid w:val="00F4413A"/>
    <w:rsid w:val="00F46186"/>
    <w:rsid w:val="00F4766C"/>
    <w:rsid w:val="00F5060E"/>
    <w:rsid w:val="00F507D1"/>
    <w:rsid w:val="00F519CE"/>
    <w:rsid w:val="00F51ADA"/>
    <w:rsid w:val="00F56E27"/>
    <w:rsid w:val="00F60203"/>
    <w:rsid w:val="00F607C5"/>
    <w:rsid w:val="00F60967"/>
    <w:rsid w:val="00F60DEA"/>
    <w:rsid w:val="00F6302A"/>
    <w:rsid w:val="00F6317A"/>
    <w:rsid w:val="00F63950"/>
    <w:rsid w:val="00F64419"/>
    <w:rsid w:val="00F64C2B"/>
    <w:rsid w:val="00F651BE"/>
    <w:rsid w:val="00F6527D"/>
    <w:rsid w:val="00F67658"/>
    <w:rsid w:val="00F67F53"/>
    <w:rsid w:val="00F67F74"/>
    <w:rsid w:val="00F70294"/>
    <w:rsid w:val="00F703BE"/>
    <w:rsid w:val="00F71F69"/>
    <w:rsid w:val="00F72B72"/>
    <w:rsid w:val="00F734B6"/>
    <w:rsid w:val="00F74BB9"/>
    <w:rsid w:val="00F751FB"/>
    <w:rsid w:val="00F75582"/>
    <w:rsid w:val="00F75CAC"/>
    <w:rsid w:val="00F76EFA"/>
    <w:rsid w:val="00F804BE"/>
    <w:rsid w:val="00F817CE"/>
    <w:rsid w:val="00F81F06"/>
    <w:rsid w:val="00F84080"/>
    <w:rsid w:val="00F8456C"/>
    <w:rsid w:val="00F859D8"/>
    <w:rsid w:val="00F868F5"/>
    <w:rsid w:val="00F9056A"/>
    <w:rsid w:val="00F90F8D"/>
    <w:rsid w:val="00F92782"/>
    <w:rsid w:val="00F93AA9"/>
    <w:rsid w:val="00F96985"/>
    <w:rsid w:val="00F97838"/>
    <w:rsid w:val="00FA210E"/>
    <w:rsid w:val="00FA2BB3"/>
    <w:rsid w:val="00FA2C18"/>
    <w:rsid w:val="00FA3302"/>
    <w:rsid w:val="00FA6698"/>
    <w:rsid w:val="00FB494A"/>
    <w:rsid w:val="00FB4C80"/>
    <w:rsid w:val="00FB6A6A"/>
    <w:rsid w:val="00FB7EB7"/>
    <w:rsid w:val="00FC05A5"/>
    <w:rsid w:val="00FC310F"/>
    <w:rsid w:val="00FC4172"/>
    <w:rsid w:val="00FC7429"/>
    <w:rsid w:val="00FD07F6"/>
    <w:rsid w:val="00FD1EC8"/>
    <w:rsid w:val="00FD47ED"/>
    <w:rsid w:val="00FD4E83"/>
    <w:rsid w:val="00FD56B7"/>
    <w:rsid w:val="00FD74DB"/>
    <w:rsid w:val="00FD7660"/>
    <w:rsid w:val="00FE032A"/>
    <w:rsid w:val="00FE0655"/>
    <w:rsid w:val="00FE0E24"/>
    <w:rsid w:val="00FE1E0E"/>
    <w:rsid w:val="00FE2365"/>
    <w:rsid w:val="00FE37D7"/>
    <w:rsid w:val="00FE4C7B"/>
    <w:rsid w:val="00FE63D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05B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C0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C05B0"/>
    <w:pPr>
      <w:pBdr>
        <w:top w:val="none" w:sz="0" w:space="0" w:color="auto"/>
      </w:pBdr>
      <w:spacing w:before="180"/>
      <w:outlineLvl w:val="1"/>
    </w:pPr>
    <w:rPr>
      <w:sz w:val="32"/>
    </w:rPr>
  </w:style>
  <w:style w:type="paragraph" w:styleId="Heading3">
    <w:name w:val="heading 3"/>
    <w:basedOn w:val="Heading2"/>
    <w:next w:val="Normal"/>
    <w:link w:val="Heading3Char"/>
    <w:qFormat/>
    <w:rsid w:val="00AC05B0"/>
    <w:pPr>
      <w:spacing w:before="120"/>
      <w:outlineLvl w:val="2"/>
    </w:pPr>
    <w:rPr>
      <w:sz w:val="28"/>
    </w:rPr>
  </w:style>
  <w:style w:type="paragraph" w:styleId="Heading4">
    <w:name w:val="heading 4"/>
    <w:basedOn w:val="Heading3"/>
    <w:next w:val="Normal"/>
    <w:link w:val="Heading4Char"/>
    <w:qFormat/>
    <w:rsid w:val="00AC05B0"/>
    <w:pPr>
      <w:ind w:left="1418" w:hanging="1418"/>
      <w:outlineLvl w:val="3"/>
    </w:pPr>
    <w:rPr>
      <w:sz w:val="24"/>
    </w:rPr>
  </w:style>
  <w:style w:type="paragraph" w:styleId="Heading5">
    <w:name w:val="heading 5"/>
    <w:basedOn w:val="Heading4"/>
    <w:next w:val="Normal"/>
    <w:link w:val="Heading5Char"/>
    <w:qFormat/>
    <w:rsid w:val="00AC05B0"/>
    <w:pPr>
      <w:ind w:left="1701" w:hanging="1701"/>
      <w:outlineLvl w:val="4"/>
    </w:pPr>
    <w:rPr>
      <w:sz w:val="22"/>
    </w:rPr>
  </w:style>
  <w:style w:type="paragraph" w:styleId="Heading6">
    <w:name w:val="heading 6"/>
    <w:basedOn w:val="H6"/>
    <w:next w:val="Normal"/>
    <w:link w:val="Heading6Char"/>
    <w:qFormat/>
    <w:rsid w:val="00AC05B0"/>
    <w:pPr>
      <w:outlineLvl w:val="5"/>
    </w:pPr>
  </w:style>
  <w:style w:type="paragraph" w:styleId="Heading7">
    <w:name w:val="heading 7"/>
    <w:basedOn w:val="H6"/>
    <w:next w:val="Normal"/>
    <w:link w:val="Heading7Char"/>
    <w:qFormat/>
    <w:rsid w:val="00AC05B0"/>
    <w:pPr>
      <w:outlineLvl w:val="6"/>
    </w:pPr>
  </w:style>
  <w:style w:type="paragraph" w:styleId="Heading8">
    <w:name w:val="heading 8"/>
    <w:basedOn w:val="Heading1"/>
    <w:next w:val="Normal"/>
    <w:link w:val="Heading8Char"/>
    <w:qFormat/>
    <w:rsid w:val="00AC05B0"/>
    <w:pPr>
      <w:ind w:left="0" w:firstLine="0"/>
      <w:outlineLvl w:val="7"/>
    </w:pPr>
  </w:style>
  <w:style w:type="paragraph" w:styleId="Heading9">
    <w:name w:val="heading 9"/>
    <w:basedOn w:val="Heading8"/>
    <w:next w:val="Normal"/>
    <w:link w:val="Heading9Char"/>
    <w:qFormat/>
    <w:rsid w:val="00AC0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C05B0"/>
    <w:pPr>
      <w:spacing w:before="180"/>
      <w:ind w:left="2693" w:hanging="2693"/>
    </w:pPr>
    <w:rPr>
      <w:b/>
    </w:rPr>
  </w:style>
  <w:style w:type="paragraph" w:styleId="TOC1">
    <w:name w:val="toc 1"/>
    <w:uiPriority w:val="39"/>
    <w:rsid w:val="00AC0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C05B0"/>
    <w:pPr>
      <w:keepNext/>
      <w:keepLines/>
      <w:spacing w:before="180"/>
      <w:jc w:val="center"/>
    </w:pPr>
  </w:style>
  <w:style w:type="paragraph" w:styleId="Caption">
    <w:name w:val="caption"/>
    <w:basedOn w:val="Normal"/>
    <w:next w:val="Normal"/>
    <w:qFormat/>
    <w:rsid w:val="00AC05B0"/>
    <w:pPr>
      <w:spacing w:before="120" w:after="120"/>
    </w:pPr>
    <w:rPr>
      <w:b/>
      <w:lang w:eastAsia="en-GB"/>
    </w:rPr>
  </w:style>
  <w:style w:type="paragraph" w:styleId="TOC5">
    <w:name w:val="toc 5"/>
    <w:basedOn w:val="TOC4"/>
    <w:uiPriority w:val="39"/>
    <w:rsid w:val="00AC05B0"/>
    <w:pPr>
      <w:ind w:left="1701" w:hanging="1701"/>
    </w:pPr>
  </w:style>
  <w:style w:type="paragraph" w:styleId="TOC4">
    <w:name w:val="toc 4"/>
    <w:basedOn w:val="TOC3"/>
    <w:uiPriority w:val="39"/>
    <w:rsid w:val="00AC05B0"/>
    <w:pPr>
      <w:ind w:left="1418" w:hanging="1418"/>
    </w:pPr>
  </w:style>
  <w:style w:type="paragraph" w:styleId="TOC3">
    <w:name w:val="toc 3"/>
    <w:basedOn w:val="TOC2"/>
    <w:uiPriority w:val="39"/>
    <w:rsid w:val="00AC05B0"/>
    <w:pPr>
      <w:ind w:left="1134" w:hanging="1134"/>
    </w:pPr>
  </w:style>
  <w:style w:type="paragraph" w:styleId="TOC2">
    <w:name w:val="toc 2"/>
    <w:basedOn w:val="TOC1"/>
    <w:uiPriority w:val="39"/>
    <w:rsid w:val="00AC05B0"/>
    <w:pPr>
      <w:keepNext w:val="0"/>
      <w:spacing w:before="0"/>
      <w:ind w:left="851" w:hanging="851"/>
    </w:pPr>
    <w:rPr>
      <w:sz w:val="20"/>
    </w:rPr>
  </w:style>
  <w:style w:type="paragraph" w:styleId="Index2">
    <w:name w:val="index 2"/>
    <w:basedOn w:val="Index1"/>
    <w:rsid w:val="00AC05B0"/>
    <w:pPr>
      <w:ind w:left="284"/>
    </w:pPr>
  </w:style>
  <w:style w:type="paragraph" w:styleId="Index1">
    <w:name w:val="index 1"/>
    <w:basedOn w:val="Normal"/>
    <w:rsid w:val="00AC05B0"/>
    <w:pPr>
      <w:keepLines/>
      <w:spacing w:after="0"/>
    </w:pPr>
  </w:style>
  <w:style w:type="paragraph" w:styleId="DocumentMap">
    <w:name w:val="Document Map"/>
    <w:basedOn w:val="Normal"/>
    <w:link w:val="DocumentMapChar"/>
    <w:rsid w:val="00AC05B0"/>
    <w:pPr>
      <w:shd w:val="clear" w:color="auto" w:fill="000080"/>
    </w:pPr>
    <w:rPr>
      <w:rFonts w:ascii="Tahoma" w:hAnsi="Tahoma" w:cs="Tahoma"/>
    </w:rPr>
  </w:style>
  <w:style w:type="paragraph" w:styleId="ListNumber2">
    <w:name w:val="List Number 2"/>
    <w:basedOn w:val="ListNumber"/>
    <w:rsid w:val="00AC05B0"/>
    <w:pPr>
      <w:numPr>
        <w:numId w:val="22"/>
      </w:numPr>
    </w:pPr>
  </w:style>
  <w:style w:type="paragraph" w:styleId="ListNumber">
    <w:name w:val="List Number"/>
    <w:basedOn w:val="List"/>
    <w:rsid w:val="00AC05B0"/>
    <w:pPr>
      <w:numPr>
        <w:numId w:val="21"/>
      </w:numPr>
    </w:pPr>
    <w:rPr>
      <w:lang w:eastAsia="ja-JP"/>
    </w:rPr>
  </w:style>
  <w:style w:type="paragraph" w:styleId="List">
    <w:name w:val="List"/>
    <w:basedOn w:val="BodyText"/>
    <w:rsid w:val="00AC05B0"/>
    <w:pPr>
      <w:ind w:left="568" w:hanging="284"/>
    </w:pPr>
  </w:style>
  <w:style w:type="paragraph" w:styleId="Header">
    <w:name w:val="header"/>
    <w:link w:val="HeaderChar"/>
    <w:rsid w:val="00AC05B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C05B0"/>
    <w:rPr>
      <w:b/>
      <w:position w:val="6"/>
      <w:sz w:val="16"/>
    </w:rPr>
  </w:style>
  <w:style w:type="paragraph" w:styleId="FootnoteText">
    <w:name w:val="footnote text"/>
    <w:basedOn w:val="Normal"/>
    <w:link w:val="FootnoteTextChar"/>
    <w:rsid w:val="00AC05B0"/>
    <w:pPr>
      <w:keepLines/>
      <w:spacing w:after="0"/>
      <w:ind w:left="454" w:hanging="454"/>
    </w:pPr>
    <w:rPr>
      <w:sz w:val="16"/>
    </w:rPr>
  </w:style>
  <w:style w:type="paragraph" w:customStyle="1" w:styleId="3GPPHeader">
    <w:name w:val="3GPP_Header"/>
    <w:basedOn w:val="BodyText"/>
    <w:rsid w:val="00AC05B0"/>
    <w:pPr>
      <w:tabs>
        <w:tab w:val="left" w:pos="1701"/>
        <w:tab w:val="right" w:pos="9639"/>
      </w:tabs>
      <w:spacing w:after="240"/>
    </w:pPr>
    <w:rPr>
      <w:b/>
      <w:sz w:val="24"/>
    </w:rPr>
  </w:style>
  <w:style w:type="paragraph" w:styleId="TOC9">
    <w:name w:val="toc 9"/>
    <w:basedOn w:val="TOC8"/>
    <w:uiPriority w:val="39"/>
    <w:rsid w:val="00AC05B0"/>
    <w:pPr>
      <w:ind w:left="1418" w:hanging="1418"/>
    </w:pPr>
  </w:style>
  <w:style w:type="paragraph" w:styleId="TOC6">
    <w:name w:val="toc 6"/>
    <w:basedOn w:val="TOC5"/>
    <w:next w:val="Normal"/>
    <w:uiPriority w:val="39"/>
    <w:rsid w:val="00AC05B0"/>
    <w:pPr>
      <w:ind w:left="1985" w:hanging="1985"/>
    </w:pPr>
  </w:style>
  <w:style w:type="paragraph" w:styleId="TOC7">
    <w:name w:val="toc 7"/>
    <w:basedOn w:val="TOC6"/>
    <w:next w:val="Normal"/>
    <w:uiPriority w:val="39"/>
    <w:rsid w:val="00AC05B0"/>
    <w:pPr>
      <w:ind w:left="2268" w:hanging="2268"/>
    </w:pPr>
  </w:style>
  <w:style w:type="paragraph" w:styleId="ListBullet2">
    <w:name w:val="List Bullet 2"/>
    <w:basedOn w:val="ListBullet"/>
    <w:rsid w:val="00AC05B0"/>
    <w:pPr>
      <w:numPr>
        <w:numId w:val="17"/>
      </w:numPr>
    </w:pPr>
  </w:style>
  <w:style w:type="paragraph" w:styleId="ListBullet">
    <w:name w:val="List Bullet"/>
    <w:basedOn w:val="List"/>
    <w:rsid w:val="00AC05B0"/>
    <w:pPr>
      <w:numPr>
        <w:numId w:val="16"/>
      </w:numPr>
    </w:pPr>
    <w:rPr>
      <w:lang w:eastAsia="ja-JP"/>
    </w:rPr>
  </w:style>
  <w:style w:type="paragraph" w:styleId="ListBullet3">
    <w:name w:val="List Bullet 3"/>
    <w:basedOn w:val="ListBullet2"/>
    <w:rsid w:val="00AC05B0"/>
    <w:pPr>
      <w:numPr>
        <w:numId w:val="18"/>
      </w:numPr>
    </w:pPr>
  </w:style>
  <w:style w:type="paragraph" w:customStyle="1" w:styleId="EQ">
    <w:name w:val="EQ"/>
    <w:basedOn w:val="Normal"/>
    <w:next w:val="Normal"/>
    <w:rsid w:val="00AC05B0"/>
    <w:pPr>
      <w:keepLines/>
      <w:tabs>
        <w:tab w:val="center" w:pos="4536"/>
        <w:tab w:val="right" w:pos="9072"/>
      </w:tabs>
    </w:pPr>
    <w:rPr>
      <w:noProof/>
    </w:rPr>
  </w:style>
  <w:style w:type="paragraph" w:styleId="List2">
    <w:name w:val="List 2"/>
    <w:basedOn w:val="List"/>
    <w:rsid w:val="00AC05B0"/>
    <w:pPr>
      <w:ind w:left="851"/>
    </w:pPr>
    <w:rPr>
      <w:lang w:eastAsia="ja-JP"/>
    </w:rPr>
  </w:style>
  <w:style w:type="paragraph" w:styleId="List3">
    <w:name w:val="List 3"/>
    <w:basedOn w:val="List2"/>
    <w:rsid w:val="00AC05B0"/>
    <w:pPr>
      <w:ind w:left="1135"/>
    </w:pPr>
  </w:style>
  <w:style w:type="paragraph" w:styleId="List4">
    <w:name w:val="List 4"/>
    <w:basedOn w:val="List3"/>
    <w:rsid w:val="00AC05B0"/>
    <w:pPr>
      <w:ind w:left="1418"/>
    </w:pPr>
  </w:style>
  <w:style w:type="paragraph" w:styleId="List5">
    <w:name w:val="List 5"/>
    <w:basedOn w:val="List4"/>
    <w:rsid w:val="00AC05B0"/>
    <w:pPr>
      <w:ind w:left="1702"/>
    </w:pPr>
  </w:style>
  <w:style w:type="paragraph" w:customStyle="1" w:styleId="EditorsNote">
    <w:name w:val="Editor's Note"/>
    <w:basedOn w:val="NO"/>
    <w:link w:val="EditorsNoteChar"/>
    <w:rsid w:val="00AC05B0"/>
    <w:rPr>
      <w:color w:val="FF0000"/>
      <w:lang w:val="x-none" w:eastAsia="x-none"/>
    </w:rPr>
  </w:style>
  <w:style w:type="paragraph" w:styleId="ListBullet4">
    <w:name w:val="List Bullet 4"/>
    <w:basedOn w:val="ListBullet3"/>
    <w:rsid w:val="00AC05B0"/>
    <w:pPr>
      <w:numPr>
        <w:numId w:val="19"/>
      </w:numPr>
    </w:pPr>
  </w:style>
  <w:style w:type="paragraph" w:styleId="ListBullet5">
    <w:name w:val="List Bullet 5"/>
    <w:basedOn w:val="ListBullet4"/>
    <w:rsid w:val="00AC05B0"/>
    <w:pPr>
      <w:numPr>
        <w:numId w:val="20"/>
      </w:numPr>
    </w:pPr>
  </w:style>
  <w:style w:type="paragraph" w:styleId="Footer">
    <w:name w:val="footer"/>
    <w:basedOn w:val="Header"/>
    <w:link w:val="FooterChar"/>
    <w:rsid w:val="00AC05B0"/>
    <w:pPr>
      <w:jc w:val="center"/>
    </w:pPr>
    <w:rPr>
      <w:i/>
    </w:rPr>
  </w:style>
  <w:style w:type="paragraph" w:customStyle="1" w:styleId="Reference">
    <w:name w:val="Reference"/>
    <w:basedOn w:val="BodyText"/>
    <w:rsid w:val="00AC05B0"/>
    <w:pPr>
      <w:numPr>
        <w:numId w:val="2"/>
      </w:numPr>
    </w:pPr>
  </w:style>
  <w:style w:type="paragraph" w:styleId="BalloonText">
    <w:name w:val="Balloon Text"/>
    <w:basedOn w:val="Normal"/>
    <w:link w:val="BalloonTextChar"/>
    <w:rsid w:val="00AC05B0"/>
    <w:pPr>
      <w:spacing w:after="0"/>
    </w:pPr>
    <w:rPr>
      <w:rFonts w:ascii="Segoe UI" w:hAnsi="Segoe UI" w:cs="Segoe UI"/>
      <w:sz w:val="18"/>
      <w:szCs w:val="18"/>
    </w:rPr>
  </w:style>
  <w:style w:type="character" w:styleId="PageNumber">
    <w:name w:val="page number"/>
    <w:basedOn w:val="DefaultParagraphFont"/>
    <w:rsid w:val="00AC05B0"/>
  </w:style>
  <w:style w:type="paragraph" w:styleId="BodyText">
    <w:name w:val="Body Text"/>
    <w:basedOn w:val="Normal"/>
    <w:link w:val="BodyTextChar"/>
    <w:rsid w:val="00AC05B0"/>
    <w:pPr>
      <w:spacing w:after="120"/>
      <w:jc w:val="both"/>
    </w:pPr>
    <w:rPr>
      <w:rFonts w:ascii="Arial" w:hAnsi="Arial"/>
      <w:lang w:eastAsia="zh-CN"/>
    </w:rPr>
  </w:style>
  <w:style w:type="character" w:styleId="Hyperlink">
    <w:name w:val="Hyperlink"/>
    <w:uiPriority w:val="99"/>
    <w:rsid w:val="00AC05B0"/>
    <w:rPr>
      <w:color w:val="0000FF"/>
      <w:u w:val="single"/>
    </w:rPr>
  </w:style>
  <w:style w:type="character" w:styleId="FollowedHyperlink">
    <w:name w:val="FollowedHyperlink"/>
    <w:unhideWhenUsed/>
    <w:rsid w:val="00AC05B0"/>
    <w:rPr>
      <w:color w:val="800080"/>
      <w:u w:val="single"/>
    </w:rPr>
  </w:style>
  <w:style w:type="character" w:styleId="CommentReference">
    <w:name w:val="annotation reference"/>
    <w:uiPriority w:val="99"/>
    <w:qFormat/>
    <w:rsid w:val="00AC05B0"/>
    <w:rPr>
      <w:sz w:val="16"/>
      <w:szCs w:val="16"/>
    </w:rPr>
  </w:style>
  <w:style w:type="paragraph" w:styleId="CommentText">
    <w:name w:val="annotation text"/>
    <w:basedOn w:val="Normal"/>
    <w:link w:val="CommentTextChar"/>
    <w:uiPriority w:val="99"/>
    <w:qFormat/>
    <w:rsid w:val="00AC05B0"/>
  </w:style>
  <w:style w:type="paragraph" w:styleId="CommentSubject">
    <w:name w:val="annotation subject"/>
    <w:basedOn w:val="CommentText"/>
    <w:next w:val="CommentText"/>
    <w:link w:val="CommentSubjectChar"/>
    <w:rsid w:val="00AC05B0"/>
    <w:rPr>
      <w:b/>
      <w:bCs/>
    </w:rPr>
  </w:style>
  <w:style w:type="character" w:customStyle="1" w:styleId="Heading1Char">
    <w:name w:val="Heading 1 Char"/>
    <w:link w:val="Heading1"/>
    <w:rsid w:val="00AC05B0"/>
    <w:rPr>
      <w:rFonts w:ascii="Arial" w:hAnsi="Arial"/>
      <w:sz w:val="36"/>
      <w:lang w:eastAsia="ja-JP"/>
    </w:rPr>
  </w:style>
  <w:style w:type="paragraph" w:customStyle="1" w:styleId="B1">
    <w:name w:val="B1"/>
    <w:basedOn w:val="List"/>
    <w:link w:val="B1Char1"/>
    <w:rsid w:val="00AC05B0"/>
    <w:rPr>
      <w:rFonts w:ascii="Times New Roman" w:hAnsi="Times New Roman"/>
    </w:rPr>
  </w:style>
  <w:style w:type="paragraph" w:customStyle="1" w:styleId="B2">
    <w:name w:val="B2"/>
    <w:basedOn w:val="List2"/>
    <w:link w:val="B2Char"/>
    <w:rsid w:val="00AC05B0"/>
    <w:rPr>
      <w:rFonts w:ascii="Times New Roman" w:hAnsi="Times New Roman"/>
    </w:rPr>
  </w:style>
  <w:style w:type="paragraph" w:customStyle="1" w:styleId="B3">
    <w:name w:val="B3"/>
    <w:basedOn w:val="List3"/>
    <w:link w:val="B3Char2"/>
    <w:rsid w:val="00AC05B0"/>
    <w:rPr>
      <w:rFonts w:ascii="Times New Roman" w:hAnsi="Times New Roman"/>
    </w:rPr>
  </w:style>
  <w:style w:type="paragraph" w:customStyle="1" w:styleId="B4">
    <w:name w:val="B4"/>
    <w:basedOn w:val="List4"/>
    <w:link w:val="B4Char"/>
    <w:rsid w:val="00AC05B0"/>
    <w:rPr>
      <w:rFonts w:ascii="Times New Roman" w:hAnsi="Times New Roman"/>
    </w:rPr>
  </w:style>
  <w:style w:type="paragraph" w:customStyle="1" w:styleId="Proposal">
    <w:name w:val="Proposal"/>
    <w:basedOn w:val="BodyText"/>
    <w:rsid w:val="00AC05B0"/>
    <w:pPr>
      <w:numPr>
        <w:numId w:val="3"/>
      </w:numPr>
      <w:tabs>
        <w:tab w:val="left" w:pos="1701"/>
      </w:tabs>
    </w:pPr>
    <w:rPr>
      <w:b/>
      <w:bCs/>
    </w:rPr>
  </w:style>
  <w:style w:type="character" w:customStyle="1" w:styleId="BodyTextChar">
    <w:name w:val="Body Text Char"/>
    <w:link w:val="BodyText"/>
    <w:rsid w:val="00AC05B0"/>
    <w:rPr>
      <w:rFonts w:ascii="Arial" w:hAnsi="Arial"/>
      <w:lang w:eastAsia="zh-CN"/>
    </w:rPr>
  </w:style>
  <w:style w:type="paragraph" w:customStyle="1" w:styleId="B5">
    <w:name w:val="B5"/>
    <w:basedOn w:val="List5"/>
    <w:link w:val="B5Char"/>
    <w:rsid w:val="00AC05B0"/>
    <w:rPr>
      <w:rFonts w:ascii="Times New Roman" w:hAnsi="Times New Roman"/>
    </w:rPr>
  </w:style>
  <w:style w:type="paragraph" w:customStyle="1" w:styleId="EX">
    <w:name w:val="EX"/>
    <w:basedOn w:val="Normal"/>
    <w:rsid w:val="00AC05B0"/>
    <w:pPr>
      <w:keepLines/>
      <w:ind w:left="1702" w:hanging="1418"/>
    </w:pPr>
  </w:style>
  <w:style w:type="paragraph" w:customStyle="1" w:styleId="EW">
    <w:name w:val="EW"/>
    <w:basedOn w:val="EX"/>
    <w:rsid w:val="00AC05B0"/>
    <w:pPr>
      <w:spacing w:after="0"/>
    </w:pPr>
  </w:style>
  <w:style w:type="paragraph" w:customStyle="1" w:styleId="TAL">
    <w:name w:val="TAL"/>
    <w:basedOn w:val="Normal"/>
    <w:link w:val="TALCar"/>
    <w:rsid w:val="00AC05B0"/>
    <w:pPr>
      <w:keepNext/>
      <w:keepLines/>
      <w:spacing w:after="0"/>
    </w:pPr>
    <w:rPr>
      <w:rFonts w:ascii="Arial" w:hAnsi="Arial"/>
      <w:sz w:val="18"/>
      <w:lang w:val="x-none" w:eastAsia="x-none"/>
    </w:rPr>
  </w:style>
  <w:style w:type="paragraph" w:customStyle="1" w:styleId="TAC">
    <w:name w:val="TAC"/>
    <w:basedOn w:val="TAL"/>
    <w:rsid w:val="00AC05B0"/>
    <w:pPr>
      <w:jc w:val="center"/>
    </w:pPr>
  </w:style>
  <w:style w:type="paragraph" w:customStyle="1" w:styleId="TAH">
    <w:name w:val="TAH"/>
    <w:basedOn w:val="TAC"/>
    <w:link w:val="TAHCar"/>
    <w:rsid w:val="00AC05B0"/>
    <w:rPr>
      <w:b/>
    </w:rPr>
  </w:style>
  <w:style w:type="paragraph" w:customStyle="1" w:styleId="TAN">
    <w:name w:val="TAN"/>
    <w:basedOn w:val="TAL"/>
    <w:rsid w:val="00AC05B0"/>
    <w:pPr>
      <w:ind w:left="851" w:hanging="851"/>
    </w:pPr>
  </w:style>
  <w:style w:type="paragraph" w:customStyle="1" w:styleId="TAR">
    <w:name w:val="TAR"/>
    <w:basedOn w:val="TAL"/>
    <w:rsid w:val="00AC05B0"/>
    <w:pPr>
      <w:jc w:val="right"/>
    </w:pPr>
  </w:style>
  <w:style w:type="paragraph" w:customStyle="1" w:styleId="TH">
    <w:name w:val="TH"/>
    <w:basedOn w:val="Normal"/>
    <w:link w:val="THChar"/>
    <w:rsid w:val="00AC05B0"/>
    <w:pPr>
      <w:keepNext/>
      <w:keepLines/>
      <w:spacing w:before="60"/>
      <w:jc w:val="center"/>
    </w:pPr>
    <w:rPr>
      <w:rFonts w:ascii="Arial" w:hAnsi="Arial"/>
      <w:b/>
      <w:lang w:val="x-none" w:eastAsia="x-none"/>
    </w:rPr>
  </w:style>
  <w:style w:type="paragraph" w:customStyle="1" w:styleId="TF">
    <w:name w:val="TF"/>
    <w:basedOn w:val="TH"/>
    <w:link w:val="TFChar"/>
    <w:rsid w:val="00AC05B0"/>
    <w:pPr>
      <w:keepNext w:val="0"/>
      <w:spacing w:before="0" w:after="240"/>
    </w:pPr>
  </w:style>
  <w:style w:type="paragraph" w:customStyle="1" w:styleId="TT">
    <w:name w:val="TT"/>
    <w:basedOn w:val="Heading1"/>
    <w:next w:val="Normal"/>
    <w:rsid w:val="00AC05B0"/>
    <w:pPr>
      <w:outlineLvl w:val="9"/>
    </w:pPr>
  </w:style>
  <w:style w:type="paragraph" w:customStyle="1" w:styleId="ZA">
    <w:name w:val="ZA"/>
    <w:rsid w:val="00AC0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0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C05B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05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C05B0"/>
  </w:style>
  <w:style w:type="paragraph" w:customStyle="1" w:styleId="ZH">
    <w:name w:val="ZH"/>
    <w:rsid w:val="00AC05B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C05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C05B0"/>
    <w:pPr>
      <w:framePr w:hRule="auto" w:wrap="notBeside" w:y="852"/>
    </w:pPr>
    <w:rPr>
      <w:i w:val="0"/>
      <w:sz w:val="40"/>
    </w:rPr>
  </w:style>
  <w:style w:type="paragraph" w:customStyle="1" w:styleId="ZU">
    <w:name w:val="ZU"/>
    <w:rsid w:val="00AC0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C05B0"/>
    <w:pPr>
      <w:framePr w:wrap="notBeside" w:y="16161"/>
    </w:pPr>
  </w:style>
  <w:style w:type="paragraph" w:customStyle="1" w:styleId="FP">
    <w:name w:val="FP"/>
    <w:basedOn w:val="Normal"/>
    <w:rsid w:val="00AC05B0"/>
    <w:pPr>
      <w:spacing w:after="0"/>
    </w:pPr>
  </w:style>
  <w:style w:type="paragraph" w:customStyle="1" w:styleId="Observation">
    <w:name w:val="Observation"/>
    <w:basedOn w:val="Proposal"/>
    <w:qFormat/>
    <w:rsid w:val="00AC05B0"/>
    <w:pPr>
      <w:numPr>
        <w:numId w:val="13"/>
      </w:numPr>
      <w:ind w:left="1701" w:hanging="1701"/>
    </w:pPr>
    <w:rPr>
      <w:lang w:eastAsia="ja-JP"/>
    </w:rPr>
  </w:style>
  <w:style w:type="paragraph" w:styleId="TableofFigures">
    <w:name w:val="table of figures"/>
    <w:basedOn w:val="BodyText"/>
    <w:next w:val="Normal"/>
    <w:uiPriority w:val="99"/>
    <w:rsid w:val="00AC05B0"/>
    <w:pPr>
      <w:ind w:left="1701" w:hanging="1701"/>
      <w:jc w:val="left"/>
    </w:pPr>
    <w:rPr>
      <w:b/>
    </w:rPr>
  </w:style>
  <w:style w:type="character" w:customStyle="1" w:styleId="B1Char1">
    <w:name w:val="B1 Char1"/>
    <w:link w:val="B1"/>
    <w:qFormat/>
    <w:rsid w:val="00AC05B0"/>
    <w:rPr>
      <w:rFonts w:ascii="Times New Roman" w:hAnsi="Times New Roman"/>
      <w:lang w:eastAsia="zh-CN"/>
    </w:rPr>
  </w:style>
  <w:style w:type="character" w:customStyle="1" w:styleId="B2Char">
    <w:name w:val="B2 Char"/>
    <w:link w:val="B2"/>
    <w:qFormat/>
    <w:rsid w:val="00AC05B0"/>
    <w:rPr>
      <w:rFonts w:ascii="Times New Roman" w:hAnsi="Times New Roman"/>
      <w:lang w:eastAsia="ja-JP"/>
    </w:rPr>
  </w:style>
  <w:style w:type="character" w:customStyle="1" w:styleId="B3Char2">
    <w:name w:val="B3 Char2"/>
    <w:link w:val="B3"/>
    <w:qFormat/>
    <w:rsid w:val="00AC05B0"/>
    <w:rPr>
      <w:rFonts w:ascii="Times New Roman" w:hAnsi="Times New Roman"/>
      <w:lang w:eastAsia="ja-JP"/>
    </w:rPr>
  </w:style>
  <w:style w:type="character" w:customStyle="1" w:styleId="B4Char">
    <w:name w:val="B4 Char"/>
    <w:link w:val="B4"/>
    <w:rsid w:val="00AC05B0"/>
    <w:rPr>
      <w:rFonts w:ascii="Times New Roman" w:hAnsi="Times New Roman"/>
      <w:lang w:eastAsia="ja-JP"/>
    </w:rPr>
  </w:style>
  <w:style w:type="character" w:customStyle="1" w:styleId="B5Char">
    <w:name w:val="B5 Char"/>
    <w:link w:val="B5"/>
    <w:rsid w:val="00AC05B0"/>
    <w:rPr>
      <w:rFonts w:ascii="Times New Roman" w:hAnsi="Times New Roman"/>
      <w:lang w:eastAsia="ja-JP"/>
    </w:rPr>
  </w:style>
  <w:style w:type="paragraph" w:customStyle="1" w:styleId="B6">
    <w:name w:val="B6"/>
    <w:basedOn w:val="B5"/>
    <w:link w:val="B6Char"/>
    <w:rsid w:val="00AC05B0"/>
    <w:pPr>
      <w:ind w:left="1985"/>
    </w:pPr>
  </w:style>
  <w:style w:type="character" w:customStyle="1" w:styleId="B6Char">
    <w:name w:val="B6 Char"/>
    <w:link w:val="B6"/>
    <w:rsid w:val="00AC05B0"/>
    <w:rPr>
      <w:rFonts w:ascii="Times New Roman" w:hAnsi="Times New Roman"/>
      <w:lang w:eastAsia="ja-JP"/>
    </w:rPr>
  </w:style>
  <w:style w:type="paragraph" w:customStyle="1" w:styleId="B7">
    <w:name w:val="B7"/>
    <w:basedOn w:val="B6"/>
    <w:link w:val="B7Char"/>
    <w:rsid w:val="00AC05B0"/>
    <w:pPr>
      <w:ind w:left="2269"/>
    </w:pPr>
  </w:style>
  <w:style w:type="character" w:customStyle="1" w:styleId="B7Char">
    <w:name w:val="B7 Char"/>
    <w:basedOn w:val="B6Char"/>
    <w:link w:val="B7"/>
    <w:rsid w:val="00AC05B0"/>
    <w:rPr>
      <w:rFonts w:ascii="Times New Roman" w:hAnsi="Times New Roman"/>
      <w:lang w:eastAsia="ja-JP"/>
    </w:rPr>
  </w:style>
  <w:style w:type="paragraph" w:customStyle="1" w:styleId="B8">
    <w:name w:val="B8"/>
    <w:basedOn w:val="B7"/>
    <w:qFormat/>
    <w:rsid w:val="00AC05B0"/>
    <w:pPr>
      <w:ind w:left="2552"/>
    </w:pPr>
  </w:style>
  <w:style w:type="character" w:customStyle="1" w:styleId="BalloonTextChar">
    <w:name w:val="Balloon Text Char"/>
    <w:link w:val="BalloonText"/>
    <w:rsid w:val="00AC05B0"/>
    <w:rPr>
      <w:rFonts w:ascii="Segoe UI" w:hAnsi="Segoe UI" w:cs="Segoe UI"/>
      <w:sz w:val="18"/>
      <w:szCs w:val="18"/>
      <w:lang w:eastAsia="ja-JP"/>
    </w:rPr>
  </w:style>
  <w:style w:type="character" w:customStyle="1" w:styleId="CommentTextChar">
    <w:name w:val="Comment Text Char"/>
    <w:link w:val="CommentText"/>
    <w:uiPriority w:val="99"/>
    <w:qFormat/>
    <w:rsid w:val="00AC05B0"/>
    <w:rPr>
      <w:rFonts w:ascii="Times New Roman" w:hAnsi="Times New Roman"/>
      <w:lang w:eastAsia="ja-JP"/>
    </w:rPr>
  </w:style>
  <w:style w:type="character" w:customStyle="1" w:styleId="CommentSubjectChar">
    <w:name w:val="Comment Subject Char"/>
    <w:link w:val="CommentSubject"/>
    <w:rsid w:val="00AC05B0"/>
    <w:rPr>
      <w:rFonts w:ascii="Times New Roman" w:hAnsi="Times New Roman"/>
      <w:b/>
      <w:bCs/>
      <w:lang w:eastAsia="ja-JP"/>
    </w:rPr>
  </w:style>
  <w:style w:type="paragraph" w:customStyle="1" w:styleId="CRCoverPage">
    <w:name w:val="CR Cover Page"/>
    <w:link w:val="CRCoverPageZchn"/>
    <w:rsid w:val="00AC05B0"/>
    <w:pPr>
      <w:spacing w:after="120"/>
    </w:pPr>
    <w:rPr>
      <w:rFonts w:ascii="Arial" w:hAnsi="Arial"/>
      <w:lang w:eastAsia="ko-KR"/>
    </w:rPr>
  </w:style>
  <w:style w:type="character" w:customStyle="1" w:styleId="CRCoverPageZchn">
    <w:name w:val="CR Cover Page Zchn"/>
    <w:link w:val="CRCoverPage"/>
    <w:rsid w:val="00AC05B0"/>
    <w:rPr>
      <w:rFonts w:ascii="Arial" w:hAnsi="Arial"/>
      <w:lang w:eastAsia="ko-KR"/>
    </w:rPr>
  </w:style>
  <w:style w:type="paragraph" w:customStyle="1" w:styleId="Doc-text2">
    <w:name w:val="Doc-text2"/>
    <w:basedOn w:val="Normal"/>
    <w:link w:val="Doc-text2Char"/>
    <w:qFormat/>
    <w:rsid w:val="00AC05B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C05B0"/>
    <w:rPr>
      <w:rFonts w:ascii="Arial" w:eastAsia="MS Mincho" w:hAnsi="Arial"/>
      <w:szCs w:val="24"/>
      <w:lang w:val="x-none" w:eastAsia="x-none"/>
    </w:rPr>
  </w:style>
  <w:style w:type="character" w:customStyle="1" w:styleId="DocumentMapChar">
    <w:name w:val="Document Map Char"/>
    <w:link w:val="DocumentMap"/>
    <w:rsid w:val="00AC05B0"/>
    <w:rPr>
      <w:rFonts w:ascii="Tahoma" w:hAnsi="Tahoma" w:cs="Tahoma"/>
      <w:shd w:val="clear" w:color="auto" w:fill="000080"/>
      <w:lang w:eastAsia="ja-JP"/>
    </w:rPr>
  </w:style>
  <w:style w:type="paragraph" w:customStyle="1" w:styleId="NO">
    <w:name w:val="NO"/>
    <w:basedOn w:val="Normal"/>
    <w:link w:val="NOChar"/>
    <w:rsid w:val="00AC05B0"/>
    <w:pPr>
      <w:keepLines/>
      <w:ind w:left="1135" w:hanging="851"/>
    </w:pPr>
  </w:style>
  <w:style w:type="character" w:customStyle="1" w:styleId="NOChar">
    <w:name w:val="NO Char"/>
    <w:link w:val="NO"/>
    <w:qFormat/>
    <w:rsid w:val="00AC05B0"/>
    <w:rPr>
      <w:rFonts w:ascii="Times New Roman" w:hAnsi="Times New Roman"/>
      <w:lang w:eastAsia="ja-JP"/>
    </w:rPr>
  </w:style>
  <w:style w:type="character" w:customStyle="1" w:styleId="EditorsNoteChar">
    <w:name w:val="Editor's Note Char"/>
    <w:link w:val="EditorsNote"/>
    <w:rsid w:val="00AC05B0"/>
    <w:rPr>
      <w:rFonts w:ascii="Times New Roman" w:hAnsi="Times New Roman"/>
      <w:color w:val="FF0000"/>
      <w:lang w:val="x-none" w:eastAsia="x-none"/>
    </w:rPr>
  </w:style>
  <w:style w:type="paragraph" w:customStyle="1" w:styleId="EmailDiscussion">
    <w:name w:val="EmailDiscussion"/>
    <w:basedOn w:val="Normal"/>
    <w:next w:val="Normal"/>
    <w:rsid w:val="00AC05B0"/>
    <w:pPr>
      <w:numPr>
        <w:numId w:val="14"/>
      </w:numPr>
      <w:spacing w:before="40" w:after="0"/>
    </w:pPr>
    <w:rPr>
      <w:rFonts w:ascii="Arial" w:eastAsia="MS Mincho" w:hAnsi="Arial"/>
      <w:b/>
      <w:szCs w:val="24"/>
      <w:lang w:eastAsia="en-GB"/>
    </w:rPr>
  </w:style>
  <w:style w:type="character" w:styleId="Emphasis">
    <w:name w:val="Emphasis"/>
    <w:qFormat/>
    <w:rsid w:val="00AC05B0"/>
    <w:rPr>
      <w:i/>
      <w:iCs/>
    </w:rPr>
  </w:style>
  <w:style w:type="paragraph" w:customStyle="1" w:styleId="FigureTitle">
    <w:name w:val="Figure_Title"/>
    <w:basedOn w:val="Normal"/>
    <w:next w:val="Normal"/>
    <w:rsid w:val="00AC05B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C05B0"/>
    <w:rPr>
      <w:rFonts w:ascii="Arial" w:hAnsi="Arial"/>
      <w:b/>
      <w:noProof/>
      <w:sz w:val="18"/>
      <w:lang w:eastAsia="ja-JP"/>
    </w:rPr>
  </w:style>
  <w:style w:type="character" w:customStyle="1" w:styleId="FooterChar">
    <w:name w:val="Footer Char"/>
    <w:link w:val="Footer"/>
    <w:rsid w:val="00AC05B0"/>
    <w:rPr>
      <w:rFonts w:ascii="Arial" w:hAnsi="Arial"/>
      <w:b/>
      <w:i/>
      <w:noProof/>
      <w:sz w:val="18"/>
      <w:lang w:eastAsia="ja-JP"/>
    </w:rPr>
  </w:style>
  <w:style w:type="character" w:customStyle="1" w:styleId="FootnoteTextChar">
    <w:name w:val="Footnote Text Char"/>
    <w:link w:val="FootnoteText"/>
    <w:rsid w:val="00AC05B0"/>
    <w:rPr>
      <w:rFonts w:ascii="Times New Roman" w:hAnsi="Times New Roman"/>
      <w:sz w:val="16"/>
      <w:lang w:eastAsia="ja-JP"/>
    </w:rPr>
  </w:style>
  <w:style w:type="paragraph" w:customStyle="1" w:styleId="Guidance">
    <w:name w:val="Guidance"/>
    <w:basedOn w:val="Normal"/>
    <w:rsid w:val="00AC05B0"/>
    <w:rPr>
      <w:i/>
      <w:color w:val="0000FF"/>
    </w:rPr>
  </w:style>
  <w:style w:type="character" w:customStyle="1" w:styleId="Heading2Char">
    <w:name w:val="Heading 2 Char"/>
    <w:link w:val="Heading2"/>
    <w:rsid w:val="00AC05B0"/>
    <w:rPr>
      <w:rFonts w:ascii="Arial" w:hAnsi="Arial"/>
      <w:sz w:val="32"/>
      <w:lang w:eastAsia="ja-JP"/>
    </w:rPr>
  </w:style>
  <w:style w:type="character" w:customStyle="1" w:styleId="Heading3Char">
    <w:name w:val="Heading 3 Char"/>
    <w:link w:val="Heading3"/>
    <w:rsid w:val="00AC05B0"/>
    <w:rPr>
      <w:rFonts w:ascii="Arial" w:hAnsi="Arial"/>
      <w:sz w:val="28"/>
      <w:lang w:eastAsia="ja-JP"/>
    </w:rPr>
  </w:style>
  <w:style w:type="character" w:customStyle="1" w:styleId="Heading4Char">
    <w:name w:val="Heading 4 Char"/>
    <w:link w:val="Heading4"/>
    <w:rsid w:val="00AC05B0"/>
    <w:rPr>
      <w:rFonts w:ascii="Arial" w:hAnsi="Arial"/>
      <w:sz w:val="24"/>
      <w:lang w:eastAsia="ja-JP"/>
    </w:rPr>
  </w:style>
  <w:style w:type="character" w:customStyle="1" w:styleId="Heading5Char">
    <w:name w:val="Heading 5 Char"/>
    <w:link w:val="Heading5"/>
    <w:rsid w:val="00AC05B0"/>
    <w:rPr>
      <w:rFonts w:ascii="Arial" w:hAnsi="Arial"/>
      <w:sz w:val="22"/>
      <w:lang w:eastAsia="ja-JP"/>
    </w:rPr>
  </w:style>
  <w:style w:type="paragraph" w:customStyle="1" w:styleId="H6">
    <w:name w:val="H6"/>
    <w:basedOn w:val="Heading5"/>
    <w:next w:val="Normal"/>
    <w:rsid w:val="00AC05B0"/>
    <w:pPr>
      <w:ind w:left="1985" w:hanging="1985"/>
      <w:outlineLvl w:val="9"/>
    </w:pPr>
    <w:rPr>
      <w:sz w:val="20"/>
    </w:rPr>
  </w:style>
  <w:style w:type="character" w:customStyle="1" w:styleId="Heading6Char">
    <w:name w:val="Heading 6 Char"/>
    <w:link w:val="Heading6"/>
    <w:rsid w:val="00AC05B0"/>
    <w:rPr>
      <w:rFonts w:ascii="Arial" w:hAnsi="Arial"/>
      <w:lang w:eastAsia="ja-JP"/>
    </w:rPr>
  </w:style>
  <w:style w:type="character" w:customStyle="1" w:styleId="Heading7Char">
    <w:name w:val="Heading 7 Char"/>
    <w:link w:val="Heading7"/>
    <w:rsid w:val="00AC05B0"/>
    <w:rPr>
      <w:rFonts w:ascii="Arial" w:hAnsi="Arial"/>
      <w:lang w:eastAsia="ja-JP"/>
    </w:rPr>
  </w:style>
  <w:style w:type="character" w:customStyle="1" w:styleId="Heading8Char">
    <w:name w:val="Heading 8 Char"/>
    <w:link w:val="Heading8"/>
    <w:rsid w:val="00AC05B0"/>
    <w:rPr>
      <w:rFonts w:ascii="Arial" w:hAnsi="Arial"/>
      <w:sz w:val="36"/>
      <w:lang w:eastAsia="ja-JP"/>
    </w:rPr>
  </w:style>
  <w:style w:type="character" w:customStyle="1" w:styleId="Heading9Char">
    <w:name w:val="Heading 9 Char"/>
    <w:link w:val="Heading9"/>
    <w:rsid w:val="00AC05B0"/>
    <w:rPr>
      <w:rFonts w:ascii="Arial" w:hAnsi="Arial"/>
      <w:sz w:val="36"/>
      <w:lang w:eastAsia="ja-JP"/>
    </w:rPr>
  </w:style>
  <w:style w:type="character" w:styleId="HTMLCode">
    <w:name w:val="HTML Code"/>
    <w:uiPriority w:val="99"/>
    <w:unhideWhenUsed/>
    <w:rsid w:val="00AC05B0"/>
    <w:rPr>
      <w:rFonts w:ascii="Courier New" w:eastAsia="Times New Roman" w:hAnsi="Courier New" w:cs="Courier New"/>
      <w:sz w:val="20"/>
      <w:szCs w:val="20"/>
    </w:rPr>
  </w:style>
  <w:style w:type="paragraph" w:styleId="IndexHeading">
    <w:name w:val="index heading"/>
    <w:basedOn w:val="Normal"/>
    <w:next w:val="Normal"/>
    <w:rsid w:val="00AC05B0"/>
    <w:pPr>
      <w:pBdr>
        <w:top w:val="single" w:sz="12" w:space="0" w:color="auto"/>
      </w:pBdr>
      <w:spacing w:before="360" w:after="240"/>
    </w:pPr>
    <w:rPr>
      <w:b/>
      <w:i/>
      <w:sz w:val="26"/>
      <w:lang w:eastAsia="en-GB"/>
    </w:rPr>
  </w:style>
  <w:style w:type="paragraph" w:customStyle="1" w:styleId="LD">
    <w:name w:val="LD"/>
    <w:rsid w:val="00AC05B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C05B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C05B0"/>
    <w:rPr>
      <w:rFonts w:ascii="Calibri" w:eastAsia="Calibri" w:hAnsi="Calibri"/>
      <w:sz w:val="22"/>
      <w:szCs w:val="22"/>
      <w:lang w:val="x-none" w:eastAsia="en-US"/>
    </w:rPr>
  </w:style>
  <w:style w:type="paragraph" w:customStyle="1" w:styleId="NF">
    <w:name w:val="NF"/>
    <w:basedOn w:val="NO"/>
    <w:rsid w:val="00AC05B0"/>
    <w:pPr>
      <w:keepNext/>
      <w:spacing w:after="0"/>
    </w:pPr>
    <w:rPr>
      <w:rFonts w:ascii="Arial" w:hAnsi="Arial"/>
      <w:sz w:val="18"/>
    </w:rPr>
  </w:style>
  <w:style w:type="paragraph" w:customStyle="1" w:styleId="NW">
    <w:name w:val="NW"/>
    <w:basedOn w:val="NO"/>
    <w:rsid w:val="00AC05B0"/>
    <w:pPr>
      <w:spacing w:after="0"/>
    </w:pPr>
  </w:style>
  <w:style w:type="paragraph" w:customStyle="1" w:styleId="PL">
    <w:name w:val="PL"/>
    <w:link w:val="PLChar"/>
    <w:qFormat/>
    <w:rsid w:val="00AC0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C05B0"/>
    <w:rPr>
      <w:rFonts w:ascii="Courier New" w:eastAsia="Batang" w:hAnsi="Courier New"/>
      <w:noProof/>
      <w:sz w:val="16"/>
      <w:shd w:val="clear" w:color="auto" w:fill="E6E6E6"/>
      <w:lang w:eastAsia="sv-SE"/>
    </w:rPr>
  </w:style>
  <w:style w:type="paragraph" w:styleId="PlainText">
    <w:name w:val="Plain Text"/>
    <w:basedOn w:val="Normal"/>
    <w:link w:val="PlainTextChar"/>
    <w:rsid w:val="00AC05B0"/>
    <w:rPr>
      <w:rFonts w:ascii="Courier New" w:hAnsi="Courier New"/>
      <w:lang w:val="nb-NO"/>
    </w:rPr>
  </w:style>
  <w:style w:type="character" w:customStyle="1" w:styleId="PlainTextChar">
    <w:name w:val="Plain Text Char"/>
    <w:link w:val="PlainText"/>
    <w:rsid w:val="00AC05B0"/>
    <w:rPr>
      <w:rFonts w:ascii="Courier New" w:hAnsi="Courier New"/>
      <w:lang w:val="nb-NO" w:eastAsia="ja-JP"/>
    </w:rPr>
  </w:style>
  <w:style w:type="character" w:styleId="Strong">
    <w:name w:val="Strong"/>
    <w:uiPriority w:val="22"/>
    <w:qFormat/>
    <w:rsid w:val="00AC05B0"/>
    <w:rPr>
      <w:b/>
      <w:bCs/>
    </w:rPr>
  </w:style>
  <w:style w:type="table" w:styleId="TableGrid">
    <w:name w:val="Table Grid"/>
    <w:basedOn w:val="TableNormal"/>
    <w:uiPriority w:val="39"/>
    <w:rsid w:val="00AC05B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05B0"/>
    <w:rPr>
      <w:rFonts w:ascii="Arial" w:hAnsi="Arial"/>
      <w:sz w:val="18"/>
      <w:lang w:val="x-none" w:eastAsia="x-none"/>
    </w:rPr>
  </w:style>
  <w:style w:type="character" w:customStyle="1" w:styleId="TAHCar">
    <w:name w:val="TAH Car"/>
    <w:link w:val="TAH"/>
    <w:locked/>
    <w:rsid w:val="00AC05B0"/>
    <w:rPr>
      <w:rFonts w:ascii="Arial" w:hAnsi="Arial"/>
      <w:b/>
      <w:sz w:val="18"/>
      <w:lang w:val="x-none" w:eastAsia="x-none"/>
    </w:rPr>
  </w:style>
  <w:style w:type="character" w:customStyle="1" w:styleId="THChar">
    <w:name w:val="TH Char"/>
    <w:link w:val="TH"/>
    <w:rsid w:val="00AC05B0"/>
    <w:rPr>
      <w:rFonts w:ascii="Arial" w:hAnsi="Arial"/>
      <w:b/>
      <w:lang w:val="x-none" w:eastAsia="x-none"/>
    </w:rPr>
  </w:style>
  <w:style w:type="paragraph" w:customStyle="1" w:styleId="TAJ">
    <w:name w:val="TAJ"/>
    <w:basedOn w:val="TH"/>
    <w:rsid w:val="00AC05B0"/>
  </w:style>
  <w:style w:type="paragraph" w:customStyle="1" w:styleId="TALCharChar">
    <w:name w:val="TAL Char Char"/>
    <w:basedOn w:val="Normal"/>
    <w:link w:val="TALCharCharChar"/>
    <w:rsid w:val="00AC05B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C05B0"/>
    <w:rPr>
      <w:rFonts w:ascii="Arial" w:eastAsia="Malgun Gothic" w:hAnsi="Arial"/>
      <w:sz w:val="18"/>
      <w:lang w:val="x-none" w:eastAsia="x-none"/>
    </w:rPr>
  </w:style>
  <w:style w:type="character" w:customStyle="1" w:styleId="TFChar">
    <w:name w:val="TF Char"/>
    <w:link w:val="TF"/>
    <w:rsid w:val="00AC05B0"/>
    <w:rPr>
      <w:rFonts w:ascii="Arial" w:hAnsi="Arial"/>
      <w:b/>
      <w:lang w:val="x-none" w:eastAsia="x-none"/>
    </w:rPr>
  </w:style>
  <w:style w:type="paragraph" w:styleId="ListContinue">
    <w:name w:val="List Continue"/>
    <w:basedOn w:val="Normal"/>
    <w:rsid w:val="00AC05B0"/>
    <w:pPr>
      <w:spacing w:after="120"/>
      <w:ind w:left="283"/>
      <w:contextualSpacing/>
    </w:pPr>
    <w:rPr>
      <w:rFonts w:ascii="Arial" w:hAnsi="Arial"/>
    </w:rPr>
  </w:style>
  <w:style w:type="paragraph" w:styleId="ListContinue2">
    <w:name w:val="List Continue 2"/>
    <w:basedOn w:val="Normal"/>
    <w:rsid w:val="00AC05B0"/>
    <w:pPr>
      <w:spacing w:after="120"/>
      <w:ind w:left="566"/>
      <w:contextualSpacing/>
    </w:pPr>
    <w:rPr>
      <w:rFonts w:ascii="Arial" w:hAnsi="Arial"/>
    </w:rPr>
  </w:style>
  <w:style w:type="paragraph" w:styleId="ListNumber3">
    <w:name w:val="List Number 3"/>
    <w:basedOn w:val="ListNumber2"/>
    <w:rsid w:val="00AC05B0"/>
    <w:pPr>
      <w:numPr>
        <w:numId w:val="10"/>
      </w:numPr>
      <w:contextualSpacing/>
    </w:pPr>
  </w:style>
  <w:style w:type="character" w:styleId="UnresolvedMention">
    <w:name w:val="Unresolved Mention"/>
    <w:basedOn w:val="DefaultParagraphFont"/>
    <w:uiPriority w:val="99"/>
    <w:semiHidden/>
    <w:unhideWhenUsed/>
    <w:rsid w:val="00AC05B0"/>
    <w:rPr>
      <w:color w:val="808080"/>
      <w:shd w:val="clear" w:color="auto" w:fill="E6E6E6"/>
    </w:rPr>
  </w:style>
  <w:style w:type="paragraph" w:customStyle="1" w:styleId="Agreement">
    <w:name w:val="Agreement"/>
    <w:basedOn w:val="Normal"/>
    <w:next w:val="Doc-text2"/>
    <w:rsid w:val="00D2702D"/>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950815">
      <w:bodyDiv w:val="1"/>
      <w:marLeft w:val="0"/>
      <w:marRight w:val="0"/>
      <w:marTop w:val="0"/>
      <w:marBottom w:val="0"/>
      <w:divBdr>
        <w:top w:val="none" w:sz="0" w:space="0" w:color="auto"/>
        <w:left w:val="none" w:sz="0" w:space="0" w:color="auto"/>
        <w:bottom w:val="none" w:sz="0" w:space="0" w:color="auto"/>
        <w:right w:val="none" w:sz="0" w:space="0" w:color="auto"/>
      </w:divBdr>
    </w:div>
    <w:div w:id="1362975254">
      <w:bodyDiv w:val="1"/>
      <w:marLeft w:val="0"/>
      <w:marRight w:val="0"/>
      <w:marTop w:val="0"/>
      <w:marBottom w:val="0"/>
      <w:divBdr>
        <w:top w:val="none" w:sz="0" w:space="0" w:color="auto"/>
        <w:left w:val="none" w:sz="0" w:space="0" w:color="auto"/>
        <w:bottom w:val="none" w:sz="0" w:space="0" w:color="auto"/>
        <w:right w:val="none" w:sz="0" w:space="0" w:color="auto"/>
      </w:divBdr>
    </w:div>
    <w:div w:id="2133281943">
      <w:bodyDiv w:val="1"/>
      <w:marLeft w:val="0"/>
      <w:marRight w:val="0"/>
      <w:marTop w:val="0"/>
      <w:marBottom w:val="0"/>
      <w:divBdr>
        <w:top w:val="none" w:sz="0" w:space="0" w:color="auto"/>
        <w:left w:val="none" w:sz="0" w:space="0" w:color="auto"/>
        <w:bottom w:val="none" w:sz="0" w:space="0" w:color="auto"/>
        <w:right w:val="none" w:sz="0" w:space="0" w:color="auto"/>
      </w:divBdr>
      <w:divsChild>
        <w:div w:id="1972856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C2F6F127-C1A6-404A-89EE-D71FDA6FA8A6}"/>
</file>

<file path=customXml/itemProps3.xml><?xml version="1.0" encoding="utf-8"?>
<ds:datastoreItem xmlns:ds="http://schemas.openxmlformats.org/officeDocument/2006/customXml" ds:itemID="{49EF588F-C3CA-4972-A6F5-2244787929D8}">
  <ds:schemaRefs>
    <ds:schemaRef ds:uri="http://purl.org/dc/elements/1.1/"/>
    <ds:schemaRef ds:uri="http://purl.org/dc/terms/"/>
    <ds:schemaRef ds:uri="9b239327-9e80-40e4-b1b7-4394fed77a33"/>
    <ds:schemaRef ds:uri="http://schemas.microsoft.com/office/2006/documentManagement/types"/>
    <ds:schemaRef ds:uri="http://schemas.microsoft.com/office/infopath/2007/PartnerControls"/>
    <ds:schemaRef ds:uri="2f282d3b-eb4a-4b09-b61f-b9593442e286"/>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FE39CA-8D50-4F7D-A3A0-191E7E5E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635</TotalTime>
  <Pages>6</Pages>
  <Words>2149</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538</cp:revision>
  <cp:lastPrinted>2008-01-31T07:09:00Z</cp:lastPrinted>
  <dcterms:created xsi:type="dcterms:W3CDTF">2019-04-08T08:00:00Z</dcterms:created>
  <dcterms:modified xsi:type="dcterms:W3CDTF">2019-08-14T14:34:00Z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79907824-5217-4c56-b3fb-907316ae4cee</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